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0A13" w14:textId="53CF2DC7" w:rsidR="00FD1633" w:rsidRDefault="00645832" w:rsidP="00FD1633">
      <w:r w:rsidRPr="00645832">
        <w:rPr>
          <w:b/>
          <w:caps/>
          <w:kern w:val="28"/>
        </w:rPr>
        <w:t>UNDERPASS LUMINAIRE, LED, REPLACEMENT</w:t>
      </w:r>
    </w:p>
    <w:p w14:paraId="02D1A8AE" w14:textId="77777777" w:rsidR="007B4455" w:rsidRDefault="007B4455" w:rsidP="00FD1633"/>
    <w:p w14:paraId="163B6AFF" w14:textId="74C16E9F" w:rsidR="00FD1633" w:rsidRDefault="00FD1633" w:rsidP="00FD1633">
      <w:r>
        <w:t xml:space="preserve">Effective:  </w:t>
      </w:r>
      <w:r w:rsidR="00383DA6">
        <w:t>November</w:t>
      </w:r>
      <w:r w:rsidR="00E22F95">
        <w:t xml:space="preserve"> 1</w:t>
      </w:r>
      <w:r>
        <w:t>, 20</w:t>
      </w:r>
      <w:r w:rsidR="00E22F95">
        <w:t>2</w:t>
      </w:r>
      <w:r w:rsidR="00383DA6">
        <w:t>5</w:t>
      </w:r>
    </w:p>
    <w:p w14:paraId="0084884A" w14:textId="77777777" w:rsidR="00FD1633" w:rsidRDefault="00FD1633" w:rsidP="00FD1633"/>
    <w:p w14:paraId="776D3594" w14:textId="77777777" w:rsidR="00FD1633" w:rsidRDefault="00FD1633" w:rsidP="00FD1633"/>
    <w:p w14:paraId="33AD5F89" w14:textId="77777777" w:rsidR="00FA69D4" w:rsidRDefault="00FD1633" w:rsidP="00FD1633">
      <w:pPr>
        <w:rPr>
          <w:u w:val="single"/>
        </w:rPr>
      </w:pPr>
      <w:r w:rsidRPr="00FA69D4">
        <w:rPr>
          <w:u w:val="single"/>
        </w:rPr>
        <w:t>Description</w:t>
      </w:r>
      <w:r w:rsidR="002715C5" w:rsidRPr="00FA69D4">
        <w:rPr>
          <w:u w:val="single"/>
        </w:rPr>
        <w:t>.</w:t>
      </w:r>
    </w:p>
    <w:p w14:paraId="1D36D806" w14:textId="77777777" w:rsidR="00896197" w:rsidRPr="00FA69D4" w:rsidRDefault="00896197" w:rsidP="00FD1633">
      <w:pPr>
        <w:rPr>
          <w:u w:val="single"/>
        </w:rPr>
      </w:pPr>
    </w:p>
    <w:p w14:paraId="35BD1AFC" w14:textId="77777777" w:rsidR="00645832" w:rsidRDefault="00645832" w:rsidP="00645832">
      <w:r w:rsidRPr="002715C5">
        <w:t xml:space="preserve">This work shall consist of furnishing and installing </w:t>
      </w:r>
      <w:r>
        <w:t xml:space="preserve">a replacement underpass </w:t>
      </w:r>
      <w:r w:rsidRPr="002715C5">
        <w:t>LED luminaire as shown on the plans, as specified herein</w:t>
      </w:r>
      <w:r>
        <w:t>.  The existing luminaires are LPS and are suspended typically with two threaded rods.  The replacement luminaires shall include and adapted plate if needed and all other materials to install the proposed luminaries on the existing threaded rods.  The existing raceways and cabling shall be re-used.</w:t>
      </w:r>
    </w:p>
    <w:p w14:paraId="0AE3B9BB" w14:textId="77777777" w:rsidR="002715C5" w:rsidRDefault="002715C5" w:rsidP="00FD1633"/>
    <w:p w14:paraId="5D58F095" w14:textId="77777777" w:rsidR="00FA69D4" w:rsidRDefault="002715C5" w:rsidP="002715C5">
      <w:pPr>
        <w:rPr>
          <w:u w:val="single"/>
        </w:rPr>
      </w:pPr>
      <w:r w:rsidRPr="00FA69D4">
        <w:rPr>
          <w:u w:val="single"/>
        </w:rPr>
        <w:t>General.</w:t>
      </w:r>
    </w:p>
    <w:p w14:paraId="38126011" w14:textId="77777777" w:rsidR="00896197" w:rsidRPr="00FA69D4" w:rsidRDefault="00896197" w:rsidP="002715C5">
      <w:pPr>
        <w:rPr>
          <w:u w:val="single"/>
        </w:rPr>
      </w:pPr>
    </w:p>
    <w:p w14:paraId="33FC412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6F5C0187" w14:textId="77777777" w:rsidR="00B538F2" w:rsidRDefault="00B538F2" w:rsidP="002715C5"/>
    <w:p w14:paraId="37B3971F" w14:textId="77777777" w:rsidR="00B538F2" w:rsidRDefault="00B538F2" w:rsidP="00B538F2">
      <w:r w:rsidRPr="00896197">
        <w:rPr>
          <w:u w:val="single"/>
        </w:rPr>
        <w:t>Submittal Requirements</w:t>
      </w:r>
      <w:r>
        <w:t>.</w:t>
      </w:r>
    </w:p>
    <w:p w14:paraId="7FB95C7F" w14:textId="77777777" w:rsidR="00B538F2" w:rsidRDefault="00B538F2" w:rsidP="00B538F2"/>
    <w:p w14:paraId="051E64FC" w14:textId="77777777" w:rsidR="00896197" w:rsidRDefault="00896197" w:rsidP="00896197">
      <w:r>
        <w:t>The Contractor shall also the following manufacturer's product data for each type of luminaire:</w:t>
      </w:r>
    </w:p>
    <w:p w14:paraId="7A14B9F0" w14:textId="77777777" w:rsidR="00896197" w:rsidRDefault="00896197" w:rsidP="00896197"/>
    <w:p w14:paraId="082E1457" w14:textId="77777777" w:rsidR="00896197" w:rsidRDefault="00896197" w:rsidP="002E1B4B">
      <w:pPr>
        <w:pStyle w:val="ListParagraph"/>
        <w:numPr>
          <w:ilvl w:val="0"/>
          <w:numId w:val="2"/>
        </w:numPr>
        <w:ind w:left="1170" w:hanging="810"/>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ACF13A9" w14:textId="77777777" w:rsidR="00896197" w:rsidRDefault="00896197" w:rsidP="002E1B4B">
      <w:pPr>
        <w:ind w:left="1170" w:hanging="810"/>
      </w:pPr>
    </w:p>
    <w:p w14:paraId="2532343B" w14:textId="77777777" w:rsidR="00896197" w:rsidRDefault="00896197" w:rsidP="002E1B4B">
      <w:pPr>
        <w:pStyle w:val="ListParagraph"/>
        <w:numPr>
          <w:ilvl w:val="0"/>
          <w:numId w:val="2"/>
        </w:numPr>
        <w:ind w:left="1170" w:hanging="810"/>
      </w:pPr>
      <w:r>
        <w:t>LED drive current, total luminaire input wattage and total luminaire current at the system operating voltage or voltage range and ambient temperature of 25 C.</w:t>
      </w:r>
    </w:p>
    <w:p w14:paraId="120A7C66" w14:textId="77777777" w:rsidR="00896197" w:rsidRDefault="00896197" w:rsidP="002E1B4B">
      <w:pPr>
        <w:ind w:left="1170" w:hanging="810"/>
      </w:pPr>
    </w:p>
    <w:p w14:paraId="37531B0A" w14:textId="77777777" w:rsidR="00896197" w:rsidRDefault="00896197" w:rsidP="002E1B4B">
      <w:pPr>
        <w:pStyle w:val="ListParagraph"/>
        <w:numPr>
          <w:ilvl w:val="0"/>
          <w:numId w:val="2"/>
        </w:numPr>
        <w:ind w:left="1170" w:hanging="810"/>
      </w:pPr>
      <w:r>
        <w:t>LED efficacy per luminaire expressed in lumens per watt (l</w:t>
      </w:r>
      <w:r w:rsidR="008A07B1">
        <w:t>/</w:t>
      </w:r>
      <w:r>
        <w:t>w).</w:t>
      </w:r>
    </w:p>
    <w:p w14:paraId="0A411B23" w14:textId="77777777" w:rsidR="00896197" w:rsidRDefault="00896197" w:rsidP="002E1B4B">
      <w:pPr>
        <w:ind w:left="1170" w:hanging="810"/>
      </w:pPr>
    </w:p>
    <w:p w14:paraId="7EBAD2A5" w14:textId="77777777" w:rsidR="00896197" w:rsidRDefault="00896197" w:rsidP="002E1B4B">
      <w:pPr>
        <w:pStyle w:val="ListParagraph"/>
        <w:numPr>
          <w:ilvl w:val="0"/>
          <w:numId w:val="2"/>
        </w:numPr>
        <w:ind w:left="1170" w:hanging="810"/>
      </w:pPr>
      <w:r>
        <w:t>Initial delivered lumens at the specified color temperature, drive current, and ambient temperature.</w:t>
      </w:r>
    </w:p>
    <w:p w14:paraId="60300857" w14:textId="77777777" w:rsidR="00896197" w:rsidRDefault="00896197" w:rsidP="002E1B4B">
      <w:pPr>
        <w:ind w:left="1170" w:hanging="810"/>
      </w:pPr>
    </w:p>
    <w:p w14:paraId="2DBCC9F3" w14:textId="77777777" w:rsidR="005D740E" w:rsidRDefault="005D740E" w:rsidP="002E1B4B">
      <w:pPr>
        <w:pStyle w:val="ListParagraph"/>
        <w:numPr>
          <w:ilvl w:val="0"/>
          <w:numId w:val="2"/>
        </w:numPr>
        <w:ind w:left="1170" w:hanging="810"/>
      </w:pPr>
      <w:r w:rsidRPr="005D740E">
        <w:t>IES file associated with each submitted luminaire in</w:t>
      </w:r>
      <w:r>
        <w:t xml:space="preserve"> the</w:t>
      </w:r>
      <w:r w:rsidRPr="005D740E">
        <w:t xml:space="preserve"> IES LM-63 format</w:t>
      </w:r>
      <w:r>
        <w:t>.</w:t>
      </w:r>
    </w:p>
    <w:p w14:paraId="3E9C28AC" w14:textId="77777777" w:rsidR="005D740E" w:rsidRDefault="005D740E" w:rsidP="002E1B4B">
      <w:pPr>
        <w:ind w:left="1170" w:hanging="810"/>
      </w:pPr>
    </w:p>
    <w:p w14:paraId="07D12D92" w14:textId="77777777" w:rsidR="00896197" w:rsidRDefault="00896197" w:rsidP="002E1B4B">
      <w:pPr>
        <w:pStyle w:val="ListParagraph"/>
        <w:numPr>
          <w:ilvl w:val="0"/>
          <w:numId w:val="2"/>
        </w:numPr>
        <w:ind w:left="1170" w:hanging="810"/>
      </w:pPr>
      <w:r>
        <w:t>Computer photometric calculation reports as specified and in the luminaire performance table.</w:t>
      </w:r>
    </w:p>
    <w:p w14:paraId="7ECE00C5" w14:textId="77777777" w:rsidR="00896197" w:rsidRDefault="00896197" w:rsidP="002E1B4B">
      <w:pPr>
        <w:ind w:left="1170" w:hanging="810"/>
      </w:pPr>
    </w:p>
    <w:p w14:paraId="40007163" w14:textId="77777777" w:rsidR="00896197" w:rsidRDefault="00896197" w:rsidP="002E1B4B">
      <w:pPr>
        <w:pStyle w:val="ListParagraph"/>
        <w:numPr>
          <w:ilvl w:val="0"/>
          <w:numId w:val="2"/>
        </w:numPr>
        <w:ind w:left="1170" w:hanging="810"/>
      </w:pPr>
      <w:r>
        <w:t>TM-15 BUG rating report.</w:t>
      </w:r>
    </w:p>
    <w:p w14:paraId="6C0ACB7D" w14:textId="77777777" w:rsidR="00896197" w:rsidRDefault="00896197" w:rsidP="002E1B4B">
      <w:pPr>
        <w:ind w:left="1170" w:hanging="810"/>
      </w:pPr>
    </w:p>
    <w:p w14:paraId="752D6328" w14:textId="77777777" w:rsidR="00896197" w:rsidRDefault="00896197" w:rsidP="002E1B4B">
      <w:pPr>
        <w:pStyle w:val="ListParagraph"/>
        <w:numPr>
          <w:ilvl w:val="0"/>
          <w:numId w:val="2"/>
        </w:numPr>
        <w:ind w:left="1170" w:hanging="810"/>
      </w:pPr>
      <w:proofErr w:type="spellStart"/>
      <w:r>
        <w:t>lsofootcandle</w:t>
      </w:r>
      <w:proofErr w:type="spellEnd"/>
      <w:r>
        <w:t xml:space="preserve"> chart with max candela point and half candela trace indicated.</w:t>
      </w:r>
    </w:p>
    <w:p w14:paraId="6941F355" w14:textId="77777777" w:rsidR="00896197" w:rsidRDefault="00896197" w:rsidP="002E1B4B">
      <w:pPr>
        <w:ind w:left="1170" w:hanging="810"/>
      </w:pPr>
    </w:p>
    <w:p w14:paraId="2221032F" w14:textId="77777777" w:rsidR="00896197" w:rsidRDefault="00896197" w:rsidP="002E1B4B">
      <w:pPr>
        <w:pStyle w:val="ListParagraph"/>
        <w:numPr>
          <w:ilvl w:val="0"/>
          <w:numId w:val="2"/>
        </w:numPr>
        <w:ind w:left="1170" w:hanging="810"/>
      </w:pPr>
      <w:r>
        <w:t>Documentation of manufacturers experience and verification that luminaires were assembled in the U.S.A. as specified.</w:t>
      </w:r>
    </w:p>
    <w:p w14:paraId="6783ECDA" w14:textId="77777777" w:rsidR="00896197" w:rsidRDefault="00896197" w:rsidP="002E1B4B">
      <w:pPr>
        <w:ind w:left="1170" w:hanging="810"/>
      </w:pPr>
    </w:p>
    <w:p w14:paraId="4B224BAC" w14:textId="77777777" w:rsidR="00896197" w:rsidRDefault="00896197" w:rsidP="002E1B4B">
      <w:pPr>
        <w:pStyle w:val="ListParagraph"/>
        <w:numPr>
          <w:ilvl w:val="0"/>
          <w:numId w:val="2"/>
        </w:numPr>
        <w:ind w:left="1170" w:hanging="810"/>
      </w:pPr>
      <w:r>
        <w:t>Written warranty.</w:t>
      </w:r>
    </w:p>
    <w:p w14:paraId="7DBDF593" w14:textId="77777777" w:rsidR="0029766F" w:rsidRDefault="0029766F" w:rsidP="0029766F"/>
    <w:p w14:paraId="7B82FE69"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6B6705A4" w14:textId="77777777" w:rsidR="0029766F" w:rsidRPr="0029766F" w:rsidRDefault="0029766F" w:rsidP="0029766F"/>
    <w:p w14:paraId="6A505C63" w14:textId="77777777" w:rsidR="0029766F" w:rsidRDefault="009926FA" w:rsidP="00F15A69">
      <w:pPr>
        <w:pStyle w:val="ListParagraph"/>
        <w:numPr>
          <w:ilvl w:val="0"/>
          <w:numId w:val="4"/>
        </w:numPr>
        <w:ind w:left="1260" w:hanging="900"/>
      </w:pPr>
      <w:r>
        <w:t>T</w:t>
      </w:r>
      <w:r w:rsidR="0029766F" w:rsidRPr="0029766F">
        <w:t>M-21 calculator spreadsheet (XLSX or PDF format) and if available, TM-28 report for the</w:t>
      </w:r>
      <w:r w:rsidR="0029766F">
        <w:t xml:space="preserve"> </w:t>
      </w:r>
      <w:r w:rsidR="0029766F" w:rsidRPr="0029766F">
        <w:t>specified luminaire or luminaire family. Both reports shall be for 50,000 hours at an</w:t>
      </w:r>
      <w:r w:rsidR="0029766F">
        <w:t xml:space="preserve"> </w:t>
      </w:r>
      <w:r w:rsidR="0029766F" w:rsidRPr="0029766F">
        <w:t>ambient temperature of 77 °F (25 °C).</w:t>
      </w:r>
    </w:p>
    <w:p w14:paraId="27F52CE4" w14:textId="77777777" w:rsidR="0029766F" w:rsidRPr="0029766F" w:rsidRDefault="0029766F" w:rsidP="00F15A69">
      <w:pPr>
        <w:ind w:left="1260" w:hanging="900"/>
      </w:pPr>
    </w:p>
    <w:p w14:paraId="03C7E207" w14:textId="77777777" w:rsidR="0029766F" w:rsidRDefault="0029766F" w:rsidP="00F15A69">
      <w:pPr>
        <w:pStyle w:val="ListParagraph"/>
        <w:numPr>
          <w:ilvl w:val="0"/>
          <w:numId w:val="4"/>
        </w:numPr>
        <w:ind w:left="1260" w:hanging="900"/>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636C6B0" w14:textId="77777777" w:rsidR="0029766F" w:rsidRPr="0029766F" w:rsidRDefault="0029766F" w:rsidP="00F15A69">
      <w:pPr>
        <w:ind w:left="1260" w:hanging="900"/>
      </w:pPr>
    </w:p>
    <w:p w14:paraId="1E7124DB" w14:textId="77777777" w:rsidR="0029766F" w:rsidRDefault="0029766F" w:rsidP="00F15A69">
      <w:pPr>
        <w:pStyle w:val="ListParagraph"/>
        <w:numPr>
          <w:ilvl w:val="0"/>
          <w:numId w:val="4"/>
        </w:numPr>
        <w:ind w:left="1260" w:hanging="900"/>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759FB401" w14:textId="77777777" w:rsidR="005D740E" w:rsidRDefault="005D740E" w:rsidP="00F15A69">
      <w:pPr>
        <w:ind w:left="1260" w:hanging="900"/>
      </w:pPr>
    </w:p>
    <w:p w14:paraId="0AC99163" w14:textId="77777777" w:rsidR="005D740E" w:rsidRDefault="005D740E" w:rsidP="00F15A69">
      <w:pPr>
        <w:pStyle w:val="ListParagraph"/>
        <w:numPr>
          <w:ilvl w:val="0"/>
          <w:numId w:val="4"/>
        </w:numPr>
        <w:ind w:left="1260" w:hanging="900"/>
      </w:pPr>
      <w:r>
        <w:t>AGi32 calculation file matching the submittal package.</w:t>
      </w:r>
    </w:p>
    <w:p w14:paraId="71DB42BA" w14:textId="77777777" w:rsidR="005D740E" w:rsidRDefault="005D740E" w:rsidP="00F15A69">
      <w:pPr>
        <w:ind w:left="1260" w:hanging="900"/>
      </w:pPr>
    </w:p>
    <w:p w14:paraId="039BC984" w14:textId="77777777" w:rsidR="0029766F" w:rsidRDefault="0029766F" w:rsidP="00F15A69">
      <w:pPr>
        <w:pStyle w:val="ListParagraph"/>
        <w:numPr>
          <w:ilvl w:val="0"/>
          <w:numId w:val="4"/>
        </w:numPr>
        <w:ind w:left="1260" w:hanging="900"/>
      </w:pPr>
      <w:r w:rsidRPr="0029766F">
        <w:t>In Situ Temperature Measurement Test (ISTMT) report for the specified luminaire or</w:t>
      </w:r>
      <w:r>
        <w:t xml:space="preserve"> </w:t>
      </w:r>
      <w:r w:rsidRPr="0029766F">
        <w:t>luminaire family in PDF format.</w:t>
      </w:r>
    </w:p>
    <w:p w14:paraId="0A8E8ED2" w14:textId="77777777" w:rsidR="0029766F" w:rsidRPr="0029766F" w:rsidRDefault="0029766F" w:rsidP="00F15A69">
      <w:pPr>
        <w:ind w:left="1260" w:hanging="900"/>
      </w:pPr>
    </w:p>
    <w:p w14:paraId="1A09B4CE" w14:textId="77777777" w:rsidR="0029766F" w:rsidRDefault="0029766F" w:rsidP="00F15A69">
      <w:pPr>
        <w:pStyle w:val="ListParagraph"/>
        <w:numPr>
          <w:ilvl w:val="0"/>
          <w:numId w:val="4"/>
        </w:numPr>
        <w:ind w:left="1260" w:hanging="900"/>
      </w:pPr>
      <w:r w:rsidRPr="0029766F">
        <w:t>Vibration test report in accordance with ANSI C136.31 in PDF format.</w:t>
      </w:r>
    </w:p>
    <w:p w14:paraId="016A0441" w14:textId="77777777" w:rsidR="0029766F" w:rsidRDefault="0029766F" w:rsidP="00F15A69">
      <w:pPr>
        <w:ind w:left="1260" w:hanging="900"/>
      </w:pPr>
    </w:p>
    <w:p w14:paraId="5B31D4AE" w14:textId="77777777" w:rsidR="0029766F" w:rsidRDefault="0029766F" w:rsidP="00F15A69">
      <w:pPr>
        <w:pStyle w:val="ListParagraph"/>
        <w:numPr>
          <w:ilvl w:val="0"/>
          <w:numId w:val="4"/>
        </w:numPr>
        <w:ind w:left="1260" w:hanging="900"/>
      </w:pPr>
      <w:r w:rsidRPr="0029766F">
        <w:t>ASTM B117/ASTM D1654 (neutral salt spray) test and sample evaluation report in PDF</w:t>
      </w:r>
      <w:r>
        <w:t xml:space="preserve"> </w:t>
      </w:r>
      <w:r w:rsidRPr="0029766F">
        <w:t>format.</w:t>
      </w:r>
    </w:p>
    <w:p w14:paraId="21B8F15A" w14:textId="77777777" w:rsidR="0029766F" w:rsidRPr="0029766F" w:rsidRDefault="0029766F" w:rsidP="00F15A69">
      <w:pPr>
        <w:ind w:left="1260" w:hanging="900"/>
      </w:pPr>
    </w:p>
    <w:p w14:paraId="4F0FDC57" w14:textId="77777777" w:rsidR="0029766F" w:rsidRDefault="0029766F" w:rsidP="00F15A69">
      <w:pPr>
        <w:pStyle w:val="ListParagraph"/>
        <w:numPr>
          <w:ilvl w:val="0"/>
          <w:numId w:val="4"/>
        </w:numPr>
        <w:ind w:left="1260" w:hanging="900"/>
      </w:pPr>
      <w:r w:rsidRPr="0029766F">
        <w:t>ASTM G154 (ASTM D523) gloss test report in PDF format.</w:t>
      </w:r>
    </w:p>
    <w:p w14:paraId="2E84DCDC" w14:textId="77777777" w:rsidR="0029766F" w:rsidRPr="0029766F" w:rsidRDefault="0029766F" w:rsidP="00F15A69">
      <w:pPr>
        <w:ind w:left="1260" w:hanging="900"/>
      </w:pPr>
    </w:p>
    <w:p w14:paraId="3A19A2F0" w14:textId="77777777" w:rsidR="0029766F" w:rsidRDefault="0029766F" w:rsidP="00F15A69">
      <w:pPr>
        <w:pStyle w:val="ListParagraph"/>
        <w:numPr>
          <w:ilvl w:val="0"/>
          <w:numId w:val="4"/>
        </w:numPr>
        <w:ind w:left="1260" w:hanging="900"/>
      </w:pPr>
      <w:r>
        <w:t>L</w:t>
      </w:r>
      <w:r w:rsidRPr="0029766F">
        <w:t>ED drive current, total luminaire input wattage, and current over the operating voltage</w:t>
      </w:r>
      <w:r>
        <w:t xml:space="preserve"> </w:t>
      </w:r>
      <w:r w:rsidRPr="0029766F">
        <w:t>range at an ambient temperature of 77 °F (25 °C).</w:t>
      </w:r>
    </w:p>
    <w:p w14:paraId="048CA1D0" w14:textId="77777777" w:rsidR="0029766F" w:rsidRPr="0029766F" w:rsidRDefault="0029766F" w:rsidP="00F15A69">
      <w:pPr>
        <w:ind w:left="1260" w:hanging="900"/>
      </w:pPr>
    </w:p>
    <w:p w14:paraId="22286D20" w14:textId="77777777" w:rsidR="0029766F" w:rsidRDefault="0029766F" w:rsidP="00F15A69">
      <w:pPr>
        <w:pStyle w:val="ListParagraph"/>
        <w:numPr>
          <w:ilvl w:val="0"/>
          <w:numId w:val="4"/>
        </w:numPr>
        <w:ind w:left="1260" w:hanging="900"/>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03EF1FD3" w14:textId="77777777" w:rsidR="0029766F" w:rsidRDefault="0029766F" w:rsidP="00F15A69">
      <w:pPr>
        <w:ind w:left="1260" w:hanging="900"/>
      </w:pPr>
    </w:p>
    <w:p w14:paraId="07A481CD" w14:textId="77777777" w:rsidR="0029766F" w:rsidRDefault="0029766F" w:rsidP="00F15A69">
      <w:pPr>
        <w:pStyle w:val="ListParagraph"/>
        <w:numPr>
          <w:ilvl w:val="0"/>
          <w:numId w:val="4"/>
        </w:numPr>
        <w:ind w:left="1260" w:hanging="900"/>
      </w:pPr>
      <w:r w:rsidRPr="0029766F">
        <w:t>Ingress protection (IP) test reports, conducted according to ANSI C136.25 requirements,</w:t>
      </w:r>
      <w:r>
        <w:t xml:space="preserve"> </w:t>
      </w:r>
      <w:r w:rsidRPr="0029766F">
        <w:t>for the driver and optical assembly in PDF format.</w:t>
      </w:r>
    </w:p>
    <w:p w14:paraId="4D144607" w14:textId="77777777" w:rsidR="0029766F" w:rsidRPr="0029766F" w:rsidRDefault="0029766F" w:rsidP="00F15A69">
      <w:pPr>
        <w:ind w:left="1260" w:hanging="900"/>
      </w:pPr>
    </w:p>
    <w:p w14:paraId="1DCF48FF" w14:textId="77777777" w:rsidR="0029766F" w:rsidRDefault="0029766F" w:rsidP="00F15A69">
      <w:pPr>
        <w:pStyle w:val="ListParagraph"/>
        <w:numPr>
          <w:ilvl w:val="0"/>
          <w:numId w:val="4"/>
        </w:numPr>
        <w:ind w:left="1260" w:hanging="900"/>
      </w:pPr>
      <w:r w:rsidRPr="0029766F">
        <w:t>Installation, maintenance, and cleaning instructions in PDF format, including</w:t>
      </w:r>
      <w:r>
        <w:t xml:space="preserve"> </w:t>
      </w:r>
      <w:r w:rsidRPr="0029766F">
        <w:t>recommendations on periodic cleaning methods.</w:t>
      </w:r>
    </w:p>
    <w:p w14:paraId="343018EF" w14:textId="77777777" w:rsidR="0029766F" w:rsidRPr="0029766F" w:rsidRDefault="0029766F" w:rsidP="00F15A69">
      <w:pPr>
        <w:ind w:left="1260" w:hanging="900"/>
      </w:pPr>
    </w:p>
    <w:p w14:paraId="34394870" w14:textId="77777777" w:rsidR="0029766F" w:rsidRDefault="0029766F" w:rsidP="00F15A69">
      <w:pPr>
        <w:pStyle w:val="ListParagraph"/>
        <w:numPr>
          <w:ilvl w:val="0"/>
          <w:numId w:val="4"/>
        </w:numPr>
        <w:ind w:left="1260" w:hanging="900"/>
      </w:pPr>
      <w:r w:rsidRPr="0029766F">
        <w:t>Documentation in PDF format that the reporting laboratory is certified to perform the</w:t>
      </w:r>
      <w:r>
        <w:t xml:space="preserve"> </w:t>
      </w:r>
      <w:r w:rsidRPr="0029766F">
        <w:t>required tests.</w:t>
      </w:r>
    </w:p>
    <w:p w14:paraId="149CD2B2" w14:textId="77777777" w:rsidR="00DD4CC5" w:rsidRDefault="00DD4CC5" w:rsidP="00DD4CC5">
      <w:pPr>
        <w:pStyle w:val="ListParagraph"/>
      </w:pPr>
    </w:p>
    <w:p w14:paraId="5F4BC09E"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82951F3" w14:textId="77777777" w:rsidR="00B538F2" w:rsidRDefault="00B538F2" w:rsidP="00B538F2"/>
    <w:p w14:paraId="6439CE56" w14:textId="77777777" w:rsidR="004F771D" w:rsidRPr="004F771D" w:rsidRDefault="002715C5" w:rsidP="002715C5">
      <w:pPr>
        <w:rPr>
          <w:u w:val="single"/>
        </w:rPr>
      </w:pPr>
      <w:r w:rsidRPr="004F771D">
        <w:rPr>
          <w:u w:val="single"/>
        </w:rPr>
        <w:t>Manufacturer Experience.</w:t>
      </w:r>
    </w:p>
    <w:p w14:paraId="18ADAB36" w14:textId="77777777" w:rsidR="002715C5" w:rsidRDefault="002715C5" w:rsidP="002715C5"/>
    <w:p w14:paraId="4681891F" w14:textId="77777777" w:rsidR="0081081B" w:rsidRDefault="0081081B" w:rsidP="0081081B">
      <w:r w:rsidRPr="00782DD8">
        <w:t xml:space="preserve">The luminaire shall be designed to be incorporated into a lighting system with an expected 20 year lifetime. </w:t>
      </w:r>
      <w:r w:rsidRPr="003E3346">
        <w:t xml:space="preserve">The luminaire manufacturer shall have a minimum of 15 years’ experience manufacturing LED roadway luminaires; parking lot, architectural, or residential luminaires are not </w:t>
      </w:r>
      <w:r w:rsidRPr="003E3346">
        <w:lastRenderedPageBreak/>
        <w:t>applicable to this requirement. The manufacturer shall have a minimum of 100,000 total LED roadway luminaires installed on a minimum of 100 separate installations, all w</w:t>
      </w:r>
      <w:r w:rsidRPr="00782DD8">
        <w:t>ithin the U.S.A.</w:t>
      </w:r>
    </w:p>
    <w:p w14:paraId="35EFBA28" w14:textId="77777777" w:rsidR="00782DD8" w:rsidRDefault="00782DD8" w:rsidP="002715C5"/>
    <w:p w14:paraId="48C5644D" w14:textId="77777777" w:rsidR="004F771D" w:rsidRPr="00782DD8" w:rsidRDefault="004F771D" w:rsidP="002715C5">
      <w:pPr>
        <w:rPr>
          <w:u w:val="single"/>
        </w:rPr>
      </w:pPr>
      <w:r w:rsidRPr="00782DD8">
        <w:rPr>
          <w:u w:val="single"/>
        </w:rPr>
        <w:t>Housing.</w:t>
      </w:r>
    </w:p>
    <w:p w14:paraId="57A5BAA8" w14:textId="77777777" w:rsidR="004F771D" w:rsidRDefault="004F771D" w:rsidP="002715C5"/>
    <w:p w14:paraId="0BF6B353" w14:textId="77777777" w:rsidR="00B94ED6" w:rsidRDefault="00B94ED6" w:rsidP="00B94ED6">
      <w:r>
        <w:t>Material. The luminaire shall be a single device not requiring on­site assembly for installation.  The power supply for the luminaire shall be integral to the unit.  The housing shall be either stainless-steel or cast aluminum.</w:t>
      </w:r>
    </w:p>
    <w:p w14:paraId="124A2709" w14:textId="77777777" w:rsidR="00B94ED6" w:rsidRDefault="00B94ED6" w:rsidP="00B94ED6"/>
    <w:p w14:paraId="41C83A5E" w14:textId="77777777" w:rsidR="00831D15" w:rsidRDefault="00B94ED6" w:rsidP="00B94ED6">
      <w:r>
        <w:t>Aluminum Housing.</w:t>
      </w:r>
    </w:p>
    <w:p w14:paraId="39740788" w14:textId="77777777" w:rsidR="00831D15" w:rsidRDefault="00831D15" w:rsidP="00B94ED6"/>
    <w:p w14:paraId="3351CF03" w14:textId="77777777" w:rsidR="00B94ED6" w:rsidRDefault="00B94ED6" w:rsidP="00B94ED6">
      <w:r>
        <w:t>The housing shall be extruded or cast aluminum; or a combination of both and shall have a copper content of less than 1.0%.</w:t>
      </w:r>
    </w:p>
    <w:p w14:paraId="647F816D" w14:textId="77777777" w:rsidR="00B94ED6" w:rsidRDefault="00B94ED6" w:rsidP="00B94ED6"/>
    <w:p w14:paraId="0A951C8D" w14:textId="77777777" w:rsidR="00B94ED6" w:rsidRDefault="00B94ED6" w:rsidP="00B94ED6">
      <w:r>
        <w:t>The housing shall be painted grey or silver unless specified otherwise.  A epoxy base coat shall applied to the aluminum after the aluminum is properly treated with a conversion coating.  The finish coat shall be polyester powder coat with a minimum thickness of 2.0 mil.</w:t>
      </w:r>
    </w:p>
    <w:p w14:paraId="1574FA8F" w14:textId="77777777" w:rsidR="00B94ED6" w:rsidRDefault="00B94ED6" w:rsidP="00B94ED6"/>
    <w:p w14:paraId="43BCEF4E" w14:textId="77777777" w:rsidR="00B94ED6" w:rsidRPr="00694DAE" w:rsidRDefault="00B94ED6" w:rsidP="00B94ED6">
      <w:r>
        <w:t>The</w:t>
      </w:r>
      <w:r w:rsidRPr="00694DAE">
        <w:t xml:space="preserve"> luminaire surfaces exposed to the environment shall exceed a rating of six, according to ASTM D1654, after 1000 hours of ASTM B117 testing. The coating shall exhibit no greater than 30% reduction of gloss, according to ASTM D523, after 500 hours of ASTM G154 Cycle 6 QUV® accelerated weathering testing. </w:t>
      </w:r>
    </w:p>
    <w:p w14:paraId="42355562" w14:textId="77777777" w:rsidR="00B94ED6" w:rsidRDefault="00B94ED6" w:rsidP="00B94ED6"/>
    <w:p w14:paraId="13196679" w14:textId="77777777" w:rsidR="00831D15" w:rsidRDefault="00B94ED6" w:rsidP="00B94ED6">
      <w:r>
        <w:t>Stainless-Steel Housing.</w:t>
      </w:r>
    </w:p>
    <w:p w14:paraId="507CE994" w14:textId="77777777" w:rsidR="00831D15" w:rsidRDefault="00831D15" w:rsidP="00B94ED6"/>
    <w:p w14:paraId="6319A064" w14:textId="77777777" w:rsidR="00B94ED6" w:rsidRDefault="00831D15" w:rsidP="00B94ED6">
      <w:r>
        <w:t>T</w:t>
      </w:r>
      <w:r w:rsidR="00B94ED6">
        <w:t>he housing shall be constructed from 16-gauge minimum, 304 stainless steel.</w:t>
      </w:r>
    </w:p>
    <w:p w14:paraId="692AFD0F" w14:textId="77777777" w:rsidR="00B94ED6" w:rsidRDefault="00B94ED6" w:rsidP="00B94ED6"/>
    <w:p w14:paraId="313B1565" w14:textId="77777777" w:rsidR="00B94ED6" w:rsidRDefault="00B94ED6" w:rsidP="00B94ED6">
      <w:r>
        <w:t>The stainless-steel housing does not need to be painted.  The manufacturer may paint the luminaire at no additional cost.</w:t>
      </w:r>
    </w:p>
    <w:p w14:paraId="42B0A194" w14:textId="77777777" w:rsidR="00B94ED6" w:rsidRDefault="00B94ED6" w:rsidP="00B94ED6"/>
    <w:p w14:paraId="0D337519" w14:textId="77777777" w:rsidR="00B94ED6" w:rsidRDefault="00B94ED6" w:rsidP="00B94ED6">
      <w:r w:rsidRPr="009C5174">
        <w:t>The luminaire shall be optically sealed, mechanically strong and easy to maintain.  The luminaire shall be designed for wall mounting to a pier or abutment.  It shall be provided with a suitable mounting bracket which allows for +90° adjustment from horizontal in 5° increments.</w:t>
      </w:r>
    </w:p>
    <w:p w14:paraId="0A1FFAC1" w14:textId="77777777" w:rsidR="00B94ED6" w:rsidRDefault="00B94ED6" w:rsidP="00B94ED6"/>
    <w:p w14:paraId="07E37A36" w14:textId="77777777" w:rsidR="00B94ED6" w:rsidRDefault="00B94ED6" w:rsidP="00B94ED6">
      <w:r w:rsidRPr="009C5174">
        <w:t>The luminaire shall be gasketed and sealed and shall be UL listed for wet locations</w:t>
      </w:r>
      <w:r>
        <w:t xml:space="preserve">.  </w:t>
      </w:r>
      <w:r w:rsidRPr="009C5174">
        <w:t>The luminaire</w:t>
      </w:r>
      <w:r>
        <w:t xml:space="preserve"> </w:t>
      </w:r>
      <w:r w:rsidRPr="009C5174">
        <w:t>optical assembly</w:t>
      </w:r>
      <w:r>
        <w:t xml:space="preserve"> </w:t>
      </w:r>
      <w:r w:rsidRPr="009C5174">
        <w:t>shall have</w:t>
      </w:r>
      <w:r>
        <w:t xml:space="preserve"> </w:t>
      </w:r>
      <w:r w:rsidRPr="009C5174">
        <w:t xml:space="preserve">a minimum IEC ingress penetration rating </w:t>
      </w:r>
      <w:r w:rsidRPr="00205980">
        <w:t xml:space="preserve">of IP66.  </w:t>
      </w:r>
      <w:r w:rsidRPr="009C5174">
        <w:t>When furnished with a lens and frame, the lens shall be made of crystal clear, impact and heat resistant flat glass. The lens and frame shall be securely attached to the main housing and be readily removable for servicing the LED optical assembly.</w:t>
      </w:r>
    </w:p>
    <w:p w14:paraId="3CD410A8" w14:textId="77777777" w:rsidR="00782DD8" w:rsidRDefault="00782DD8" w:rsidP="00782DD8"/>
    <w:p w14:paraId="2E8FC8DC"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5D1972DE" w14:textId="77777777" w:rsidR="00782DD8" w:rsidRDefault="00782DD8" w:rsidP="00782DD8"/>
    <w:p w14:paraId="34588B69" w14:textId="77777777" w:rsidR="00782DD8" w:rsidRDefault="00782DD8" w:rsidP="008B57F2">
      <w:r>
        <w:t xml:space="preserve">The total weight </w:t>
      </w:r>
      <w:r w:rsidR="008B57F2" w:rsidRPr="008B57F2">
        <w:t xml:space="preserve">including accessories, shall not exceed </w:t>
      </w:r>
      <w:r w:rsidR="00B94ED6">
        <w:t>75</w:t>
      </w:r>
      <w:r w:rsidR="008B57F2" w:rsidRPr="008B57F2">
        <w:t xml:space="preserve"> lb</w:t>
      </w:r>
      <w:r w:rsidR="00B94ED6">
        <w:t>s</w:t>
      </w:r>
      <w:r w:rsidR="008B57F2" w:rsidRPr="008B57F2">
        <w:t>.</w:t>
      </w:r>
    </w:p>
    <w:p w14:paraId="43E9100A" w14:textId="77777777" w:rsidR="00782DD8" w:rsidRDefault="00782DD8" w:rsidP="00782DD8"/>
    <w:p w14:paraId="5F1921C1" w14:textId="77777777" w:rsidR="00782DD8" w:rsidRDefault="00782DD8" w:rsidP="00782DD8">
      <w:r>
        <w:t>A passive cooling method with no moving, rotating parts, or liquids shall be employed for heat management.</w:t>
      </w:r>
    </w:p>
    <w:p w14:paraId="6230C5F3" w14:textId="77777777" w:rsidR="00782DD8" w:rsidRDefault="00782DD8" w:rsidP="00782DD8"/>
    <w:p w14:paraId="0426D725"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1184E14" w14:textId="77777777" w:rsidR="00F41526" w:rsidRDefault="00F41526" w:rsidP="001C0F36"/>
    <w:p w14:paraId="7C783279"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2A354AAA" w14:textId="77777777" w:rsidR="001C0F36" w:rsidRDefault="001C0F36" w:rsidP="001C0F36"/>
    <w:p w14:paraId="597E153A"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5501381F" w14:textId="77777777" w:rsidR="00782DD8" w:rsidRDefault="00782DD8" w:rsidP="00782DD8"/>
    <w:p w14:paraId="2AD2E63D"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7D777FE" w14:textId="77777777" w:rsidR="00C7701F" w:rsidRDefault="00C7701F" w:rsidP="00C7701F"/>
    <w:p w14:paraId="20233034"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00FD0825" w14:textId="77777777" w:rsidR="00C7701F" w:rsidRDefault="00C7701F" w:rsidP="00C7701F"/>
    <w:p w14:paraId="062E3156"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35276512" w14:textId="77777777" w:rsidR="00782DD8" w:rsidRDefault="00782DD8" w:rsidP="00782DD8"/>
    <w:p w14:paraId="435D24AF" w14:textId="77777777" w:rsidR="00782DD8" w:rsidRDefault="00782DD8" w:rsidP="00782DD8">
      <w:r>
        <w:t>Circuiting shall be designed to minimize the impact of individual LED failures on the operation of the other LED’s.</w:t>
      </w:r>
    </w:p>
    <w:p w14:paraId="67553084" w14:textId="77777777" w:rsidR="00782DD8" w:rsidRDefault="00782DD8" w:rsidP="00782DD8"/>
    <w:p w14:paraId="4A331F81" w14:textId="77777777" w:rsidR="00782DD8" w:rsidRDefault="00782DD8" w:rsidP="00782DD8">
      <w:r>
        <w:t>Wiring.  Wiring within the electrical enclosure shall be rated at 600v, 105°C or higher.</w:t>
      </w:r>
    </w:p>
    <w:p w14:paraId="264C72C1" w14:textId="77777777" w:rsidR="00966EEA" w:rsidRDefault="00966EEA" w:rsidP="00782DD8"/>
    <w:p w14:paraId="5DDB1640" w14:textId="77777777" w:rsidR="00966EEA" w:rsidRDefault="00966EEA" w:rsidP="00966EEA">
      <w:r w:rsidRPr="00205980">
        <w:t>The power connection to the luminaire shall be via liquid tight metallic conduit or a</w:t>
      </w:r>
      <w:r>
        <w:t>n</w:t>
      </w:r>
      <w:r w:rsidRPr="00205980">
        <w:t xml:space="preserve"> armored flexible cable assembly.  The power connection, including any external shielding, must be secured to the luminaire and connected source. </w:t>
      </w:r>
      <w:r>
        <w:t xml:space="preserve">The location of the opening shall be coordinated with the installation to minimize the length of flexible conduit required. The length of the cable or flexible conduit shall not exceed </w:t>
      </w:r>
      <w:r w:rsidR="00C04204">
        <w:t>six</w:t>
      </w:r>
      <w:r>
        <w:t xml:space="preserve"> (</w:t>
      </w:r>
      <w:r w:rsidR="00C04204">
        <w:t>6</w:t>
      </w:r>
      <w:r>
        <w:t>) feet.</w:t>
      </w:r>
    </w:p>
    <w:p w14:paraId="38F181AC" w14:textId="77777777" w:rsidR="00106652" w:rsidRDefault="00106652" w:rsidP="00966EEA"/>
    <w:p w14:paraId="240876F5" w14:textId="77777777" w:rsidR="00106652" w:rsidRPr="00943761" w:rsidRDefault="00106652" w:rsidP="00106652">
      <w:pPr>
        <w:rPr>
          <w:u w:val="single"/>
        </w:rPr>
      </w:pPr>
      <w:r w:rsidRPr="00943761">
        <w:rPr>
          <w:u w:val="single"/>
        </w:rPr>
        <w:t>Mounting Brackets.</w:t>
      </w:r>
    </w:p>
    <w:p w14:paraId="73C855D0" w14:textId="77777777" w:rsidR="00106652" w:rsidRDefault="00106652" w:rsidP="00106652"/>
    <w:p w14:paraId="67911155" w14:textId="77777777" w:rsidR="00106652" w:rsidRDefault="00106652" w:rsidP="00106652">
      <w:r>
        <w:t>The brackets shall be properly sized to accommodate the weight of the luminaire with calculations or other suitable reference documentation submitted to support the material choice.  The brackets shall be constructed of 304 stainless steel</w:t>
      </w:r>
    </w:p>
    <w:p w14:paraId="4352E4FC" w14:textId="77777777" w:rsidR="00106652" w:rsidRDefault="00106652" w:rsidP="00106652"/>
    <w:p w14:paraId="5E278218" w14:textId="77777777" w:rsidR="00106652" w:rsidRDefault="00106652" w:rsidP="00106652">
      <w:r>
        <w:t>The mounting brackets shall be fully coordinated with the luminaire mounting method indicated in plans.</w:t>
      </w:r>
    </w:p>
    <w:p w14:paraId="2CB6B7CC" w14:textId="77777777" w:rsidR="00106652" w:rsidRDefault="00106652" w:rsidP="00106652"/>
    <w:p w14:paraId="78B5E838" w14:textId="77777777" w:rsidR="004F771D" w:rsidRPr="00520F0E" w:rsidRDefault="004F771D" w:rsidP="002715C5">
      <w:pPr>
        <w:rPr>
          <w:u w:val="single"/>
        </w:rPr>
      </w:pPr>
      <w:r w:rsidRPr="00520F0E">
        <w:rPr>
          <w:u w:val="single"/>
        </w:rPr>
        <w:t>Driver.</w:t>
      </w:r>
    </w:p>
    <w:p w14:paraId="759AA7BF" w14:textId="77777777" w:rsidR="004F771D" w:rsidRDefault="004F771D" w:rsidP="002715C5"/>
    <w:p w14:paraId="492250E2"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4485C9BD" w14:textId="77777777" w:rsidR="00520F0E" w:rsidRDefault="00520F0E" w:rsidP="00520F0E"/>
    <w:p w14:paraId="5B99371E"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1FE4637A" w14:textId="77777777" w:rsidR="00C22C34" w:rsidRDefault="00C22C34" w:rsidP="00DB1F82"/>
    <w:p w14:paraId="17C8F02D" w14:textId="77777777" w:rsidR="00C22C34" w:rsidRDefault="00C22C34" w:rsidP="00DB1F82">
      <w:r>
        <w:lastRenderedPageBreak/>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12B2B250" w14:textId="77777777" w:rsidR="00C22C34" w:rsidRDefault="00C22C34" w:rsidP="00DB1F82"/>
    <w:p w14:paraId="6C6F50DF" w14:textId="77777777" w:rsidR="00C22C34" w:rsidRDefault="00893600" w:rsidP="00DB1F82">
      <w:r w:rsidRPr="00893600">
        <w:t>The driver shall meet the requirements of the FCC Rules and Regulations, Title 47, Part 15</w:t>
      </w:r>
      <w:r>
        <w:t xml:space="preserve"> </w:t>
      </w:r>
      <w:r w:rsidRPr="00893600">
        <w:t>for Class A devices with regard to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057E627E" w14:textId="77777777" w:rsidR="00C22C34" w:rsidRDefault="00C22C34" w:rsidP="00DB1F82"/>
    <w:p w14:paraId="5C952967"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61624602" w14:textId="77777777" w:rsidR="00893600" w:rsidRDefault="00893600" w:rsidP="00DB1F82"/>
    <w:p w14:paraId="1224A2A8" w14:textId="012FA30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An SPD</w:t>
      </w:r>
      <w:r w:rsidR="00DB1F82">
        <w:t xml:space="preserve"> </w:t>
      </w:r>
      <w:r w:rsidR="00DB1F82" w:rsidRPr="00DB1F82">
        <w:t>failure shall open the circuit to protect the driver.</w:t>
      </w:r>
    </w:p>
    <w:p w14:paraId="2280B809" w14:textId="77777777" w:rsidR="00D40907" w:rsidRDefault="00D40907" w:rsidP="002715C5"/>
    <w:p w14:paraId="3F21032B" w14:textId="77777777" w:rsidR="004F771D" w:rsidRPr="00520F0E" w:rsidRDefault="004F771D" w:rsidP="002715C5">
      <w:pPr>
        <w:rPr>
          <w:u w:val="single"/>
        </w:rPr>
      </w:pPr>
      <w:r w:rsidRPr="00520F0E">
        <w:rPr>
          <w:u w:val="single"/>
        </w:rPr>
        <w:t>LED Optical Assembly</w:t>
      </w:r>
    </w:p>
    <w:p w14:paraId="7083508D" w14:textId="77777777" w:rsidR="004F771D" w:rsidRDefault="004F771D" w:rsidP="002715C5"/>
    <w:p w14:paraId="78B61972" w14:textId="77777777" w:rsidR="00520F0E" w:rsidRDefault="00A974C1" w:rsidP="00A974C1">
      <w:r>
        <w:t>The optical assembly shall have an IP66 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7CFB1DBA" w14:textId="77777777" w:rsidR="00520F0E" w:rsidRDefault="00520F0E" w:rsidP="00520F0E"/>
    <w:p w14:paraId="48B05764"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6CCCDAD2" w14:textId="77777777" w:rsidR="004E27BE" w:rsidRDefault="004E27BE" w:rsidP="00520F0E"/>
    <w:p w14:paraId="5F1ACC8F" w14:textId="26394A58" w:rsidR="004E27BE" w:rsidRDefault="004E27BE" w:rsidP="00520F0E">
      <w:r w:rsidRPr="00454343">
        <w:t>The actual measured luminous flux output shall be within +/- 10% of the published lumen value</w:t>
      </w:r>
      <w:r>
        <w:t>.</w:t>
      </w:r>
    </w:p>
    <w:p w14:paraId="301563AE" w14:textId="77777777" w:rsidR="00520F0E" w:rsidRDefault="00520F0E" w:rsidP="00520F0E"/>
    <w:p w14:paraId="3F9DE792" w14:textId="77777777" w:rsidR="00520F0E" w:rsidRDefault="00520F0E" w:rsidP="00520F0E">
      <w:r>
        <w:t xml:space="preserve">Lumen depreciation at 50,000 hours of operation shall not exceed 15% of initial lumen output at the specified LED drive current and an ambient temperature of 25° C.  </w:t>
      </w:r>
    </w:p>
    <w:p w14:paraId="27C9B251" w14:textId="77777777" w:rsidR="00520F0E" w:rsidRDefault="00520F0E" w:rsidP="00520F0E"/>
    <w:p w14:paraId="7FCAA4F0"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1C269163" w14:textId="77777777" w:rsidR="00520F0E" w:rsidRDefault="00520F0E" w:rsidP="00520F0E"/>
    <w:p w14:paraId="0EA442BB" w14:textId="77777777" w:rsidR="00520F0E" w:rsidRDefault="00520F0E" w:rsidP="00520F0E">
      <w:r>
        <w:t>The assembly shall have individual serial numbers or other means for manufacturer tracking.</w:t>
      </w:r>
    </w:p>
    <w:p w14:paraId="4EA0C983" w14:textId="77777777" w:rsidR="004F771D" w:rsidRDefault="004F771D" w:rsidP="002715C5"/>
    <w:p w14:paraId="095F8EAB" w14:textId="77777777" w:rsidR="002715C5" w:rsidRPr="00D40907" w:rsidRDefault="004F771D" w:rsidP="002715C5">
      <w:pPr>
        <w:rPr>
          <w:u w:val="single"/>
        </w:rPr>
      </w:pPr>
      <w:r w:rsidRPr="00D40907">
        <w:rPr>
          <w:u w:val="single"/>
        </w:rPr>
        <w:t>Photometric Performance.</w:t>
      </w:r>
    </w:p>
    <w:p w14:paraId="31F0F510" w14:textId="77777777" w:rsidR="004F771D" w:rsidRDefault="004F771D" w:rsidP="002715C5"/>
    <w:p w14:paraId="03F63079"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16AE3447" w14:textId="77777777" w:rsidR="00D40907" w:rsidRDefault="00D40907" w:rsidP="00D40907"/>
    <w:p w14:paraId="3418429D"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070C89">
        <w:t>above-mentioned</w:t>
      </w:r>
      <w:r>
        <w:t xml:space="preserve"> tests. </w:t>
      </w:r>
    </w:p>
    <w:p w14:paraId="21C04B11" w14:textId="77777777" w:rsidR="00D40907" w:rsidRDefault="00D40907" w:rsidP="00D40907"/>
    <w:p w14:paraId="690C9055" w14:textId="77777777" w:rsidR="009D047B" w:rsidRDefault="009D047B" w:rsidP="002715C5">
      <w:r>
        <w:lastRenderedPageBreak/>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2209FFD2" w14:textId="77777777" w:rsidR="00D40907" w:rsidRDefault="00D40907" w:rsidP="002715C5"/>
    <w:p w14:paraId="74A7E730" w14:textId="77777777" w:rsidR="00D40907" w:rsidRPr="00D40907" w:rsidRDefault="00D40907" w:rsidP="00D40907">
      <w:pPr>
        <w:rPr>
          <w:u w:val="single"/>
        </w:rPr>
      </w:pPr>
      <w:r w:rsidRPr="00D40907">
        <w:rPr>
          <w:u w:val="single"/>
        </w:rPr>
        <w:t>Photometric Calculations.</w:t>
      </w:r>
    </w:p>
    <w:p w14:paraId="685D1CB6" w14:textId="77777777" w:rsidR="00D40907" w:rsidRDefault="00D40907" w:rsidP="00D40907"/>
    <w:p w14:paraId="5723711F"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05B78789" w14:textId="77777777" w:rsidR="00D40907" w:rsidRDefault="00D40907" w:rsidP="00D40907"/>
    <w:p w14:paraId="6CD73B01" w14:textId="77777777" w:rsidR="00D40907" w:rsidRDefault="00D40907" w:rsidP="00D40907">
      <w:r>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2FF9D01D" w14:textId="77777777" w:rsidR="008D0FA3" w:rsidRDefault="008D0FA3" w:rsidP="00D40907"/>
    <w:p w14:paraId="7E5EECA9" w14:textId="77777777" w:rsidR="008D0FA3" w:rsidRDefault="008D0FA3" w:rsidP="008D0FA3">
      <w:r w:rsidRPr="00454343">
        <w:t>When the quantity of luminaires requires independent testing, the AGi32 calculation file used for performance verification shall also be submitted with the initial submittal.</w:t>
      </w:r>
    </w:p>
    <w:p w14:paraId="17FF83F6" w14:textId="77777777" w:rsidR="00D40907" w:rsidRDefault="00D40907" w:rsidP="00D40907"/>
    <w:p w14:paraId="40762BBD"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078D46B" w14:textId="77777777" w:rsidR="00AE7579" w:rsidRDefault="00AE7579" w:rsidP="002715C5"/>
    <w:p w14:paraId="0679CFC9" w14:textId="77777777" w:rsidR="00AE7579" w:rsidRPr="006D24D7" w:rsidRDefault="00A100DF" w:rsidP="002715C5">
      <w:bookmarkStart w:id="0" w:name="_Hlk74040603"/>
      <w:r w:rsidRPr="006D24D7">
        <w:t>The luminaire may have an initial lumen value lower that the specified lumen range in the performance tables provided that the resulting calculations demonstrate that the performance requirements are being met.</w:t>
      </w:r>
    </w:p>
    <w:bookmarkEnd w:id="0"/>
    <w:p w14:paraId="0A250D5E" w14:textId="77777777" w:rsidR="00E6359A" w:rsidRDefault="00E6359A">
      <w:pPr>
        <w:jc w:val="left"/>
      </w:pPr>
      <w:r>
        <w:br w:type="page"/>
      </w:r>
    </w:p>
    <w:p w14:paraId="4A7E7D3B" w14:textId="77777777" w:rsidR="00116D4E" w:rsidRDefault="00116D4E">
      <w:pPr>
        <w:jc w:val="left"/>
      </w:pPr>
    </w:p>
    <w:p w14:paraId="71970F1B" w14:textId="77777777" w:rsidR="0020341D" w:rsidRDefault="0020341D" w:rsidP="0020341D">
      <w:pPr>
        <w:jc w:val="center"/>
      </w:pPr>
    </w:p>
    <w:tbl>
      <w:tblPr>
        <w:tblW w:w="0" w:type="auto"/>
        <w:tblLayout w:type="fixed"/>
        <w:tblLook w:val="0000" w:firstRow="0" w:lastRow="0" w:firstColumn="0" w:lastColumn="0" w:noHBand="0" w:noVBand="0"/>
      </w:tblPr>
      <w:tblGrid>
        <w:gridCol w:w="2358"/>
        <w:gridCol w:w="4500"/>
        <w:gridCol w:w="1080"/>
        <w:gridCol w:w="180"/>
        <w:gridCol w:w="1260"/>
      </w:tblGrid>
      <w:tr w:rsidR="009537E1" w:rsidRPr="00F10D92" w14:paraId="5D1C3A33" w14:textId="77777777" w:rsidTr="002E1B4B">
        <w:tc>
          <w:tcPr>
            <w:tcW w:w="9378" w:type="dxa"/>
            <w:gridSpan w:val="5"/>
          </w:tcPr>
          <w:p w14:paraId="4B2B745F" w14:textId="77777777" w:rsidR="009537E1" w:rsidRPr="00F10D92" w:rsidRDefault="0020341D" w:rsidP="002E1B4B">
            <w:pPr>
              <w:jc w:val="center"/>
              <w:rPr>
                <w:szCs w:val="22"/>
              </w:rPr>
            </w:pPr>
            <w:r>
              <w:br w:type="page"/>
            </w:r>
            <w:r w:rsidR="009537E1" w:rsidRPr="00F10D92">
              <w:rPr>
                <w:szCs w:val="22"/>
              </w:rPr>
              <w:br w:type="page"/>
            </w:r>
            <w:r w:rsidR="009537E1" w:rsidRPr="00F10D92">
              <w:rPr>
                <w:spacing w:val="-2"/>
                <w:szCs w:val="22"/>
              </w:rPr>
              <w:br w:type="page"/>
            </w:r>
            <w:r w:rsidR="009537E1" w:rsidRPr="00F10D92">
              <w:rPr>
                <w:b/>
                <w:szCs w:val="22"/>
              </w:rPr>
              <w:t>IDOT DISTRICT 1 LUMINAIRE PERFORMANCE TABLE</w:t>
            </w:r>
            <w:r w:rsidR="009537E1">
              <w:rPr>
                <w:b/>
                <w:szCs w:val="22"/>
              </w:rPr>
              <w:t xml:space="preserve"> 1</w:t>
            </w:r>
          </w:p>
        </w:tc>
      </w:tr>
      <w:tr w:rsidR="009537E1" w:rsidRPr="00F10D92" w14:paraId="7EE60EF3" w14:textId="77777777" w:rsidTr="002E1B4B">
        <w:tc>
          <w:tcPr>
            <w:tcW w:w="9378" w:type="dxa"/>
            <w:gridSpan w:val="5"/>
          </w:tcPr>
          <w:p w14:paraId="1EF1A0A1" w14:textId="77777777" w:rsidR="009537E1" w:rsidRDefault="009537E1"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6ABFBC2" w14:textId="77777777" w:rsidR="009537E1" w:rsidRPr="007F7B95" w:rsidRDefault="009537E1" w:rsidP="002E1B4B">
            <w:pPr>
              <w:spacing w:before="60" w:after="60"/>
              <w:jc w:val="center"/>
              <w:rPr>
                <w:b/>
                <w:szCs w:val="22"/>
              </w:rPr>
            </w:pPr>
            <w:r>
              <w:rPr>
                <w:b/>
                <w:szCs w:val="22"/>
              </w:rPr>
              <w:t>1 LANE</w:t>
            </w:r>
          </w:p>
        </w:tc>
      </w:tr>
      <w:tr w:rsidR="009537E1" w:rsidRPr="00F10D92" w14:paraId="3DB78C96"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AD8796F" w14:textId="77777777" w:rsidR="009537E1" w:rsidRPr="00F10D92" w:rsidRDefault="009537E1" w:rsidP="002E1B4B">
            <w:pPr>
              <w:jc w:val="center"/>
              <w:rPr>
                <w:szCs w:val="22"/>
              </w:rPr>
            </w:pPr>
            <w:r w:rsidRPr="00F10D92">
              <w:rPr>
                <w:b/>
                <w:smallCaps/>
                <w:szCs w:val="22"/>
              </w:rPr>
              <w:t>Given Conditions</w:t>
            </w:r>
          </w:p>
        </w:tc>
      </w:tr>
      <w:tr w:rsidR="009537E1" w:rsidRPr="00F10D92" w14:paraId="2269CCD6" w14:textId="77777777" w:rsidTr="002E1B4B">
        <w:tc>
          <w:tcPr>
            <w:tcW w:w="9378" w:type="dxa"/>
            <w:gridSpan w:val="5"/>
          </w:tcPr>
          <w:p w14:paraId="45993A99" w14:textId="77777777" w:rsidR="009537E1" w:rsidRPr="00F10D92" w:rsidRDefault="009537E1" w:rsidP="002E1B4B">
            <w:pPr>
              <w:jc w:val="center"/>
              <w:rPr>
                <w:szCs w:val="22"/>
              </w:rPr>
            </w:pPr>
          </w:p>
        </w:tc>
      </w:tr>
      <w:tr w:rsidR="009537E1" w:rsidRPr="00F10D92" w14:paraId="2551A5B5" w14:textId="77777777" w:rsidTr="002E1B4B">
        <w:tc>
          <w:tcPr>
            <w:tcW w:w="2358" w:type="dxa"/>
          </w:tcPr>
          <w:p w14:paraId="4FE3EBA2" w14:textId="77777777" w:rsidR="009537E1" w:rsidRPr="00F10D92" w:rsidRDefault="009537E1" w:rsidP="002E1B4B">
            <w:pPr>
              <w:rPr>
                <w:b/>
                <w:szCs w:val="22"/>
              </w:rPr>
            </w:pPr>
            <w:r w:rsidRPr="00F10D92">
              <w:rPr>
                <w:b/>
                <w:smallCaps/>
                <w:szCs w:val="22"/>
              </w:rPr>
              <w:t>Roadway Data</w:t>
            </w:r>
          </w:p>
        </w:tc>
        <w:tc>
          <w:tcPr>
            <w:tcW w:w="4500" w:type="dxa"/>
          </w:tcPr>
          <w:p w14:paraId="75D38109" w14:textId="77777777" w:rsidR="009537E1" w:rsidRPr="00F10D92" w:rsidRDefault="009537E1" w:rsidP="002E1B4B">
            <w:pPr>
              <w:rPr>
                <w:szCs w:val="22"/>
              </w:rPr>
            </w:pPr>
            <w:r w:rsidRPr="00F10D92">
              <w:rPr>
                <w:szCs w:val="22"/>
              </w:rPr>
              <w:t>Pavement Width</w:t>
            </w:r>
          </w:p>
        </w:tc>
        <w:tc>
          <w:tcPr>
            <w:tcW w:w="1260" w:type="dxa"/>
            <w:gridSpan w:val="2"/>
          </w:tcPr>
          <w:p w14:paraId="4E0A38A5" w14:textId="77777777" w:rsidR="009537E1" w:rsidRPr="00F10D92" w:rsidRDefault="009537E1" w:rsidP="002E1B4B">
            <w:pPr>
              <w:jc w:val="center"/>
              <w:rPr>
                <w:szCs w:val="22"/>
              </w:rPr>
            </w:pPr>
            <w:r>
              <w:rPr>
                <w:szCs w:val="22"/>
              </w:rPr>
              <w:t>16</w:t>
            </w:r>
          </w:p>
        </w:tc>
        <w:tc>
          <w:tcPr>
            <w:tcW w:w="1260" w:type="dxa"/>
          </w:tcPr>
          <w:p w14:paraId="792BEDE0" w14:textId="77777777" w:rsidR="009537E1" w:rsidRPr="00F10D92" w:rsidRDefault="009537E1" w:rsidP="002E1B4B">
            <w:pPr>
              <w:jc w:val="left"/>
              <w:rPr>
                <w:szCs w:val="22"/>
              </w:rPr>
            </w:pPr>
            <w:r w:rsidRPr="00F10D92">
              <w:rPr>
                <w:szCs w:val="22"/>
              </w:rPr>
              <w:t>(ft)</w:t>
            </w:r>
          </w:p>
        </w:tc>
      </w:tr>
      <w:tr w:rsidR="009537E1" w:rsidRPr="00F10D92" w14:paraId="47E40EF2" w14:textId="77777777" w:rsidTr="002E1B4B">
        <w:tc>
          <w:tcPr>
            <w:tcW w:w="2358" w:type="dxa"/>
          </w:tcPr>
          <w:p w14:paraId="484EE9FE" w14:textId="77777777" w:rsidR="009537E1" w:rsidRPr="00F10D92" w:rsidRDefault="009537E1" w:rsidP="002E1B4B">
            <w:pPr>
              <w:rPr>
                <w:szCs w:val="22"/>
              </w:rPr>
            </w:pPr>
          </w:p>
        </w:tc>
        <w:tc>
          <w:tcPr>
            <w:tcW w:w="4500" w:type="dxa"/>
          </w:tcPr>
          <w:p w14:paraId="16739BEE" w14:textId="77777777" w:rsidR="009537E1" w:rsidRPr="00F10D92" w:rsidRDefault="009537E1" w:rsidP="002E1B4B">
            <w:pPr>
              <w:rPr>
                <w:szCs w:val="22"/>
              </w:rPr>
            </w:pPr>
            <w:r w:rsidRPr="00F10D92">
              <w:rPr>
                <w:szCs w:val="22"/>
              </w:rPr>
              <w:t>Number of Lanes</w:t>
            </w:r>
          </w:p>
        </w:tc>
        <w:tc>
          <w:tcPr>
            <w:tcW w:w="2520" w:type="dxa"/>
            <w:gridSpan w:val="3"/>
            <w:tcBorders>
              <w:top w:val="single" w:sz="12" w:space="0" w:color="auto"/>
            </w:tcBorders>
          </w:tcPr>
          <w:p w14:paraId="6C31A717" w14:textId="77777777" w:rsidR="009537E1" w:rsidRPr="00F10D92" w:rsidRDefault="009537E1" w:rsidP="002E1B4B">
            <w:pPr>
              <w:jc w:val="center"/>
              <w:rPr>
                <w:szCs w:val="22"/>
              </w:rPr>
            </w:pPr>
            <w:r>
              <w:rPr>
                <w:szCs w:val="22"/>
              </w:rPr>
              <w:t>1</w:t>
            </w:r>
          </w:p>
        </w:tc>
      </w:tr>
      <w:tr w:rsidR="009537E1" w:rsidRPr="00F10D92" w14:paraId="6E50EC7D" w14:textId="77777777" w:rsidTr="002E1B4B">
        <w:tc>
          <w:tcPr>
            <w:tcW w:w="2358" w:type="dxa"/>
          </w:tcPr>
          <w:p w14:paraId="131E41D8" w14:textId="77777777" w:rsidR="009537E1" w:rsidRPr="00F10D92" w:rsidRDefault="009537E1" w:rsidP="002E1B4B">
            <w:pPr>
              <w:rPr>
                <w:szCs w:val="22"/>
              </w:rPr>
            </w:pPr>
          </w:p>
        </w:tc>
        <w:tc>
          <w:tcPr>
            <w:tcW w:w="4500" w:type="dxa"/>
          </w:tcPr>
          <w:p w14:paraId="0AD0AC7A" w14:textId="77777777" w:rsidR="009537E1" w:rsidRPr="00F10D92" w:rsidRDefault="009537E1"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02756FDC" w14:textId="77777777" w:rsidR="009537E1" w:rsidRPr="00F10D92" w:rsidRDefault="009537E1" w:rsidP="002E1B4B">
            <w:pPr>
              <w:jc w:val="center"/>
              <w:rPr>
                <w:szCs w:val="22"/>
              </w:rPr>
            </w:pPr>
            <w:r w:rsidRPr="00F10D92">
              <w:rPr>
                <w:szCs w:val="22"/>
              </w:rPr>
              <w:t>R3</w:t>
            </w:r>
          </w:p>
        </w:tc>
      </w:tr>
      <w:tr w:rsidR="009537E1" w:rsidRPr="00F10D92" w14:paraId="64D6F537" w14:textId="77777777" w:rsidTr="002E1B4B">
        <w:tc>
          <w:tcPr>
            <w:tcW w:w="2358" w:type="dxa"/>
          </w:tcPr>
          <w:p w14:paraId="318D5FA4" w14:textId="77777777" w:rsidR="009537E1" w:rsidRPr="00F10D92" w:rsidRDefault="009537E1" w:rsidP="002E1B4B">
            <w:pPr>
              <w:rPr>
                <w:szCs w:val="22"/>
              </w:rPr>
            </w:pPr>
          </w:p>
        </w:tc>
        <w:tc>
          <w:tcPr>
            <w:tcW w:w="4500" w:type="dxa"/>
          </w:tcPr>
          <w:p w14:paraId="179AD419" w14:textId="77777777" w:rsidR="009537E1" w:rsidRPr="00F10D92" w:rsidRDefault="009537E1" w:rsidP="002E1B4B">
            <w:pPr>
              <w:rPr>
                <w:szCs w:val="22"/>
              </w:rPr>
            </w:pPr>
            <w:r w:rsidRPr="00F10D92">
              <w:rPr>
                <w:szCs w:val="22"/>
              </w:rPr>
              <w:t>Q-Zero Value</w:t>
            </w:r>
          </w:p>
        </w:tc>
        <w:tc>
          <w:tcPr>
            <w:tcW w:w="2520" w:type="dxa"/>
            <w:gridSpan w:val="3"/>
            <w:tcBorders>
              <w:bottom w:val="single" w:sz="12" w:space="0" w:color="auto"/>
            </w:tcBorders>
          </w:tcPr>
          <w:p w14:paraId="29C77B6E" w14:textId="77777777" w:rsidR="009537E1" w:rsidRPr="00F10D92" w:rsidRDefault="009537E1" w:rsidP="002E1B4B">
            <w:pPr>
              <w:jc w:val="center"/>
              <w:rPr>
                <w:szCs w:val="22"/>
              </w:rPr>
            </w:pPr>
            <w:r w:rsidRPr="00F10D92">
              <w:rPr>
                <w:szCs w:val="22"/>
              </w:rPr>
              <w:t>.07</w:t>
            </w:r>
          </w:p>
        </w:tc>
      </w:tr>
      <w:tr w:rsidR="009537E1" w:rsidRPr="00F10D92" w14:paraId="66EE41E3" w14:textId="77777777" w:rsidTr="002E1B4B">
        <w:tc>
          <w:tcPr>
            <w:tcW w:w="2358" w:type="dxa"/>
          </w:tcPr>
          <w:p w14:paraId="258A190C" w14:textId="77777777" w:rsidR="009537E1" w:rsidRDefault="009537E1" w:rsidP="002E1B4B">
            <w:pPr>
              <w:rPr>
                <w:b/>
                <w:smallCaps/>
                <w:szCs w:val="22"/>
              </w:rPr>
            </w:pPr>
          </w:p>
          <w:p w14:paraId="3DEFA193" w14:textId="77777777" w:rsidR="009537E1" w:rsidRPr="007241FA" w:rsidRDefault="009537E1" w:rsidP="002E1B4B">
            <w:pPr>
              <w:rPr>
                <w:b/>
                <w:smallCaps/>
                <w:szCs w:val="22"/>
              </w:rPr>
            </w:pPr>
            <w:r>
              <w:rPr>
                <w:b/>
                <w:smallCaps/>
                <w:szCs w:val="22"/>
              </w:rPr>
              <w:t>Mounting</w:t>
            </w:r>
            <w:r w:rsidRPr="00F10D92">
              <w:rPr>
                <w:b/>
                <w:smallCaps/>
                <w:szCs w:val="22"/>
              </w:rPr>
              <w:t xml:space="preserve"> Data</w:t>
            </w:r>
          </w:p>
        </w:tc>
        <w:tc>
          <w:tcPr>
            <w:tcW w:w="4500" w:type="dxa"/>
          </w:tcPr>
          <w:p w14:paraId="2D16516E" w14:textId="77777777" w:rsidR="009537E1" w:rsidRDefault="009537E1" w:rsidP="002E1B4B">
            <w:pPr>
              <w:rPr>
                <w:szCs w:val="22"/>
              </w:rPr>
            </w:pPr>
          </w:p>
          <w:p w14:paraId="4C3EB84F" w14:textId="77777777" w:rsidR="009537E1" w:rsidRPr="00F10D92" w:rsidRDefault="009537E1" w:rsidP="002E1B4B">
            <w:pPr>
              <w:rPr>
                <w:szCs w:val="22"/>
              </w:rPr>
            </w:pPr>
            <w:r w:rsidRPr="00F10D92">
              <w:rPr>
                <w:szCs w:val="22"/>
              </w:rPr>
              <w:t>Mounting Height</w:t>
            </w:r>
          </w:p>
        </w:tc>
        <w:tc>
          <w:tcPr>
            <w:tcW w:w="1260" w:type="dxa"/>
            <w:gridSpan w:val="2"/>
            <w:tcBorders>
              <w:top w:val="single" w:sz="4" w:space="0" w:color="auto"/>
            </w:tcBorders>
          </w:tcPr>
          <w:p w14:paraId="1D319641" w14:textId="77777777" w:rsidR="009537E1" w:rsidRDefault="009537E1" w:rsidP="002E1B4B">
            <w:pPr>
              <w:jc w:val="center"/>
              <w:rPr>
                <w:szCs w:val="22"/>
              </w:rPr>
            </w:pPr>
          </w:p>
          <w:p w14:paraId="125DF024" w14:textId="77777777" w:rsidR="009537E1" w:rsidRPr="00F10D92" w:rsidRDefault="009537E1" w:rsidP="002E1B4B">
            <w:pPr>
              <w:jc w:val="center"/>
              <w:rPr>
                <w:szCs w:val="22"/>
              </w:rPr>
            </w:pPr>
            <w:r>
              <w:rPr>
                <w:szCs w:val="22"/>
              </w:rPr>
              <w:t>15</w:t>
            </w:r>
          </w:p>
        </w:tc>
        <w:tc>
          <w:tcPr>
            <w:tcW w:w="1260" w:type="dxa"/>
            <w:tcBorders>
              <w:top w:val="single" w:sz="4" w:space="0" w:color="auto"/>
            </w:tcBorders>
          </w:tcPr>
          <w:p w14:paraId="38D25538" w14:textId="77777777" w:rsidR="009537E1" w:rsidRDefault="009537E1" w:rsidP="002E1B4B">
            <w:pPr>
              <w:jc w:val="left"/>
              <w:rPr>
                <w:szCs w:val="22"/>
              </w:rPr>
            </w:pPr>
          </w:p>
          <w:p w14:paraId="781C0B66" w14:textId="77777777" w:rsidR="009537E1" w:rsidRPr="00F10D92" w:rsidRDefault="009537E1" w:rsidP="002E1B4B">
            <w:pPr>
              <w:jc w:val="left"/>
              <w:rPr>
                <w:szCs w:val="22"/>
              </w:rPr>
            </w:pPr>
            <w:r w:rsidRPr="00F10D92">
              <w:rPr>
                <w:szCs w:val="22"/>
              </w:rPr>
              <w:t>(ft)</w:t>
            </w:r>
          </w:p>
        </w:tc>
      </w:tr>
      <w:tr w:rsidR="009537E1" w:rsidRPr="00F10D92" w14:paraId="072EC9CD" w14:textId="77777777" w:rsidTr="002E1B4B">
        <w:tc>
          <w:tcPr>
            <w:tcW w:w="2358" w:type="dxa"/>
          </w:tcPr>
          <w:p w14:paraId="5D6288CA" w14:textId="77777777" w:rsidR="009537E1" w:rsidRPr="00F10D92" w:rsidRDefault="009537E1" w:rsidP="002E1B4B">
            <w:pPr>
              <w:rPr>
                <w:szCs w:val="22"/>
              </w:rPr>
            </w:pPr>
          </w:p>
        </w:tc>
        <w:tc>
          <w:tcPr>
            <w:tcW w:w="4500" w:type="dxa"/>
          </w:tcPr>
          <w:p w14:paraId="282699BB" w14:textId="77777777" w:rsidR="009537E1" w:rsidRPr="00F10D92" w:rsidRDefault="009537E1" w:rsidP="002E1B4B">
            <w:pPr>
              <w:rPr>
                <w:szCs w:val="22"/>
              </w:rPr>
            </w:pPr>
            <w:r>
              <w:rPr>
                <w:szCs w:val="22"/>
              </w:rPr>
              <w:t>Tilt</w:t>
            </w:r>
          </w:p>
        </w:tc>
        <w:tc>
          <w:tcPr>
            <w:tcW w:w="1260" w:type="dxa"/>
            <w:gridSpan w:val="2"/>
            <w:tcBorders>
              <w:top w:val="single" w:sz="12" w:space="0" w:color="auto"/>
            </w:tcBorders>
          </w:tcPr>
          <w:p w14:paraId="6BE4676F" w14:textId="77777777" w:rsidR="009537E1" w:rsidRPr="00F10D92" w:rsidRDefault="009537E1" w:rsidP="002E1B4B">
            <w:pPr>
              <w:jc w:val="center"/>
              <w:rPr>
                <w:szCs w:val="22"/>
              </w:rPr>
            </w:pPr>
            <w:r>
              <w:rPr>
                <w:szCs w:val="22"/>
              </w:rPr>
              <w:t>0-30</w:t>
            </w:r>
          </w:p>
        </w:tc>
        <w:tc>
          <w:tcPr>
            <w:tcW w:w="1260" w:type="dxa"/>
            <w:tcBorders>
              <w:top w:val="single" w:sz="12" w:space="0" w:color="auto"/>
            </w:tcBorders>
          </w:tcPr>
          <w:p w14:paraId="3460F89F" w14:textId="77777777" w:rsidR="009537E1" w:rsidRPr="00F10D92" w:rsidRDefault="009537E1" w:rsidP="002E1B4B">
            <w:pPr>
              <w:jc w:val="left"/>
              <w:rPr>
                <w:szCs w:val="22"/>
              </w:rPr>
            </w:pPr>
            <w:r>
              <w:rPr>
                <w:szCs w:val="22"/>
              </w:rPr>
              <w:t>(degrees)</w:t>
            </w:r>
          </w:p>
        </w:tc>
      </w:tr>
      <w:tr w:rsidR="009537E1" w:rsidRPr="00F10D92" w14:paraId="1BD09F57" w14:textId="77777777" w:rsidTr="002E1B4B">
        <w:tc>
          <w:tcPr>
            <w:tcW w:w="2358" w:type="dxa"/>
          </w:tcPr>
          <w:p w14:paraId="29006F60" w14:textId="77777777" w:rsidR="009537E1" w:rsidRPr="00F10D92" w:rsidRDefault="009537E1" w:rsidP="002E1B4B">
            <w:pPr>
              <w:rPr>
                <w:szCs w:val="22"/>
              </w:rPr>
            </w:pPr>
          </w:p>
        </w:tc>
        <w:tc>
          <w:tcPr>
            <w:tcW w:w="4500" w:type="dxa"/>
            <w:vAlign w:val="center"/>
          </w:tcPr>
          <w:p w14:paraId="10BD8EAB" w14:textId="77777777" w:rsidR="009537E1" w:rsidRDefault="009537E1" w:rsidP="002E1B4B">
            <w:pPr>
              <w:rPr>
                <w:szCs w:val="22"/>
              </w:rPr>
            </w:pPr>
            <w:r>
              <w:rPr>
                <w:szCs w:val="22"/>
              </w:rPr>
              <w:t>Orientation</w:t>
            </w:r>
          </w:p>
        </w:tc>
        <w:tc>
          <w:tcPr>
            <w:tcW w:w="2520" w:type="dxa"/>
            <w:gridSpan w:val="3"/>
            <w:tcBorders>
              <w:top w:val="single" w:sz="12" w:space="0" w:color="auto"/>
            </w:tcBorders>
          </w:tcPr>
          <w:p w14:paraId="5316F2F6" w14:textId="77777777" w:rsidR="009537E1" w:rsidRDefault="009537E1" w:rsidP="002E1B4B">
            <w:pPr>
              <w:jc w:val="center"/>
              <w:rPr>
                <w:szCs w:val="22"/>
              </w:rPr>
            </w:pPr>
            <w:r>
              <w:rPr>
                <w:szCs w:val="22"/>
              </w:rPr>
              <w:t>Perpendicular</w:t>
            </w:r>
          </w:p>
          <w:p w14:paraId="3273B417" w14:textId="77777777" w:rsidR="009537E1" w:rsidRDefault="009537E1" w:rsidP="002E1B4B">
            <w:pPr>
              <w:jc w:val="center"/>
              <w:rPr>
                <w:szCs w:val="22"/>
              </w:rPr>
            </w:pPr>
            <w:r>
              <w:rPr>
                <w:szCs w:val="22"/>
              </w:rPr>
              <w:t>to roadway</w:t>
            </w:r>
          </w:p>
        </w:tc>
      </w:tr>
      <w:tr w:rsidR="009537E1" w:rsidRPr="00F10D92" w14:paraId="310EFD59" w14:textId="77777777" w:rsidTr="002E1B4B">
        <w:tc>
          <w:tcPr>
            <w:tcW w:w="2358" w:type="dxa"/>
          </w:tcPr>
          <w:p w14:paraId="2D7D7CF0" w14:textId="77777777" w:rsidR="009537E1" w:rsidRPr="00F10D92" w:rsidRDefault="009537E1" w:rsidP="002E1B4B">
            <w:pPr>
              <w:rPr>
                <w:szCs w:val="22"/>
              </w:rPr>
            </w:pPr>
          </w:p>
        </w:tc>
        <w:tc>
          <w:tcPr>
            <w:tcW w:w="4500" w:type="dxa"/>
          </w:tcPr>
          <w:p w14:paraId="422EBCBC" w14:textId="77777777" w:rsidR="009537E1" w:rsidRPr="00F10D92" w:rsidRDefault="009537E1" w:rsidP="002E1B4B">
            <w:pPr>
              <w:rPr>
                <w:szCs w:val="22"/>
              </w:rPr>
            </w:pPr>
            <w:r>
              <w:rPr>
                <w:szCs w:val="22"/>
              </w:rPr>
              <w:t>Set-Back from Edge O</w:t>
            </w:r>
            <w:r w:rsidRPr="00F10D92">
              <w:rPr>
                <w:szCs w:val="22"/>
              </w:rPr>
              <w:t>f Pavement</w:t>
            </w:r>
          </w:p>
        </w:tc>
        <w:tc>
          <w:tcPr>
            <w:tcW w:w="1260" w:type="dxa"/>
            <w:gridSpan w:val="2"/>
            <w:tcBorders>
              <w:top w:val="single" w:sz="12" w:space="0" w:color="auto"/>
              <w:bottom w:val="single" w:sz="12" w:space="0" w:color="auto"/>
            </w:tcBorders>
          </w:tcPr>
          <w:p w14:paraId="160B3EF5"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487AFB7E" w14:textId="77777777" w:rsidR="009537E1" w:rsidRPr="00F10D92" w:rsidRDefault="009537E1" w:rsidP="002E1B4B">
            <w:pPr>
              <w:jc w:val="left"/>
              <w:rPr>
                <w:szCs w:val="22"/>
              </w:rPr>
            </w:pPr>
            <w:r w:rsidRPr="00F10D92">
              <w:rPr>
                <w:szCs w:val="22"/>
              </w:rPr>
              <w:t>(ft)</w:t>
            </w:r>
          </w:p>
        </w:tc>
      </w:tr>
      <w:tr w:rsidR="009537E1" w:rsidRPr="00F10D92" w14:paraId="01195620" w14:textId="77777777" w:rsidTr="002E1B4B">
        <w:tc>
          <w:tcPr>
            <w:tcW w:w="2358" w:type="dxa"/>
          </w:tcPr>
          <w:p w14:paraId="2719FA61" w14:textId="77777777" w:rsidR="009537E1" w:rsidRPr="00F10D92" w:rsidRDefault="009537E1" w:rsidP="002E1B4B">
            <w:pPr>
              <w:rPr>
                <w:szCs w:val="22"/>
              </w:rPr>
            </w:pPr>
          </w:p>
        </w:tc>
        <w:tc>
          <w:tcPr>
            <w:tcW w:w="4500" w:type="dxa"/>
          </w:tcPr>
          <w:p w14:paraId="2AA713D0" w14:textId="77777777" w:rsidR="009537E1" w:rsidRPr="00F10D92" w:rsidRDefault="009537E1" w:rsidP="002E1B4B">
            <w:pPr>
              <w:rPr>
                <w:szCs w:val="22"/>
              </w:rPr>
            </w:pPr>
          </w:p>
        </w:tc>
        <w:tc>
          <w:tcPr>
            <w:tcW w:w="2520" w:type="dxa"/>
            <w:gridSpan w:val="3"/>
          </w:tcPr>
          <w:p w14:paraId="66AFCB5B" w14:textId="77777777" w:rsidR="009537E1" w:rsidRPr="00F10D92" w:rsidRDefault="009537E1" w:rsidP="002E1B4B">
            <w:pPr>
              <w:rPr>
                <w:szCs w:val="22"/>
              </w:rPr>
            </w:pPr>
          </w:p>
        </w:tc>
      </w:tr>
      <w:tr w:rsidR="009537E1" w:rsidRPr="00F10D92" w14:paraId="3E65FED5" w14:textId="77777777" w:rsidTr="002E1B4B">
        <w:tc>
          <w:tcPr>
            <w:tcW w:w="2358" w:type="dxa"/>
          </w:tcPr>
          <w:p w14:paraId="4409CAF6" w14:textId="77777777" w:rsidR="009537E1" w:rsidRPr="00F10D92" w:rsidRDefault="009537E1" w:rsidP="002E1B4B">
            <w:pPr>
              <w:rPr>
                <w:szCs w:val="22"/>
              </w:rPr>
            </w:pPr>
            <w:r w:rsidRPr="00F10D92">
              <w:rPr>
                <w:b/>
                <w:smallCaps/>
                <w:szCs w:val="22"/>
              </w:rPr>
              <w:t>Luminaire Data</w:t>
            </w:r>
          </w:p>
        </w:tc>
        <w:tc>
          <w:tcPr>
            <w:tcW w:w="4500" w:type="dxa"/>
          </w:tcPr>
          <w:p w14:paraId="46BC2831" w14:textId="77777777" w:rsidR="009537E1" w:rsidRPr="00F10D92" w:rsidRDefault="009537E1" w:rsidP="002E1B4B">
            <w:pPr>
              <w:rPr>
                <w:szCs w:val="22"/>
              </w:rPr>
            </w:pPr>
            <w:r w:rsidRPr="00F10D92">
              <w:rPr>
                <w:szCs w:val="22"/>
              </w:rPr>
              <w:t>L</w:t>
            </w:r>
            <w:r>
              <w:rPr>
                <w:szCs w:val="22"/>
              </w:rPr>
              <w:t>umens</w:t>
            </w:r>
          </w:p>
        </w:tc>
        <w:tc>
          <w:tcPr>
            <w:tcW w:w="2520" w:type="dxa"/>
            <w:gridSpan w:val="3"/>
          </w:tcPr>
          <w:p w14:paraId="3B5EC986" w14:textId="77777777" w:rsidR="009537E1" w:rsidRPr="00F10D92" w:rsidRDefault="009537E1" w:rsidP="002E1B4B">
            <w:pPr>
              <w:jc w:val="center"/>
              <w:rPr>
                <w:szCs w:val="22"/>
              </w:rPr>
            </w:pPr>
            <w:r>
              <w:rPr>
                <w:szCs w:val="22"/>
              </w:rPr>
              <w:t>10,000 – 13,500</w:t>
            </w:r>
          </w:p>
        </w:tc>
      </w:tr>
      <w:tr w:rsidR="009537E1" w:rsidRPr="00F10D92" w14:paraId="2A89AA13" w14:textId="77777777" w:rsidTr="002E1B4B">
        <w:tc>
          <w:tcPr>
            <w:tcW w:w="2358" w:type="dxa"/>
          </w:tcPr>
          <w:p w14:paraId="69EE1375" w14:textId="77777777" w:rsidR="009537E1" w:rsidRPr="00F10D92" w:rsidRDefault="009537E1" w:rsidP="002E1B4B">
            <w:pPr>
              <w:rPr>
                <w:szCs w:val="22"/>
              </w:rPr>
            </w:pPr>
          </w:p>
        </w:tc>
        <w:tc>
          <w:tcPr>
            <w:tcW w:w="4500" w:type="dxa"/>
          </w:tcPr>
          <w:p w14:paraId="6D6D66CA" w14:textId="77777777" w:rsidR="009537E1" w:rsidRPr="00F10D92" w:rsidRDefault="009537E1"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190D33D1" w14:textId="77777777" w:rsidR="009537E1" w:rsidRPr="00F10D92" w:rsidRDefault="009537E1" w:rsidP="002E1B4B">
            <w:pPr>
              <w:jc w:val="center"/>
              <w:rPr>
                <w:szCs w:val="22"/>
              </w:rPr>
            </w:pPr>
            <w:r>
              <w:rPr>
                <w:szCs w:val="22"/>
              </w:rPr>
              <w:t>0.65</w:t>
            </w:r>
          </w:p>
        </w:tc>
      </w:tr>
      <w:tr w:rsidR="009537E1" w:rsidRPr="00F10D92" w14:paraId="5B4D65C7" w14:textId="77777777" w:rsidTr="002E1B4B">
        <w:tc>
          <w:tcPr>
            <w:tcW w:w="2358" w:type="dxa"/>
          </w:tcPr>
          <w:p w14:paraId="7E4E69E0" w14:textId="77777777" w:rsidR="009537E1" w:rsidRPr="00F10D92" w:rsidRDefault="009537E1" w:rsidP="002E1B4B">
            <w:pPr>
              <w:rPr>
                <w:szCs w:val="22"/>
              </w:rPr>
            </w:pPr>
          </w:p>
        </w:tc>
        <w:tc>
          <w:tcPr>
            <w:tcW w:w="4500" w:type="dxa"/>
          </w:tcPr>
          <w:p w14:paraId="2140A173" w14:textId="77777777" w:rsidR="009537E1" w:rsidRPr="00F10D92" w:rsidRDefault="009537E1" w:rsidP="002E1B4B">
            <w:pPr>
              <w:rPr>
                <w:szCs w:val="22"/>
              </w:rPr>
            </w:pPr>
          </w:p>
        </w:tc>
        <w:tc>
          <w:tcPr>
            <w:tcW w:w="2520" w:type="dxa"/>
            <w:gridSpan w:val="3"/>
          </w:tcPr>
          <w:p w14:paraId="477E81FB" w14:textId="77777777" w:rsidR="009537E1" w:rsidRPr="00F10D92" w:rsidRDefault="009537E1" w:rsidP="002E1B4B">
            <w:pPr>
              <w:rPr>
                <w:szCs w:val="22"/>
              </w:rPr>
            </w:pPr>
          </w:p>
        </w:tc>
      </w:tr>
      <w:tr w:rsidR="009537E1" w:rsidRPr="00F10D92" w14:paraId="56672E63" w14:textId="77777777" w:rsidTr="002E1B4B">
        <w:tc>
          <w:tcPr>
            <w:tcW w:w="2358" w:type="dxa"/>
          </w:tcPr>
          <w:p w14:paraId="43467D34" w14:textId="77777777" w:rsidR="009537E1" w:rsidRPr="00F10D92" w:rsidRDefault="009537E1" w:rsidP="002E1B4B">
            <w:pPr>
              <w:rPr>
                <w:b/>
                <w:smallCaps/>
                <w:szCs w:val="22"/>
              </w:rPr>
            </w:pPr>
            <w:r w:rsidRPr="00F10D92">
              <w:rPr>
                <w:b/>
                <w:smallCaps/>
                <w:szCs w:val="22"/>
              </w:rPr>
              <w:t>Layout Data</w:t>
            </w:r>
          </w:p>
        </w:tc>
        <w:tc>
          <w:tcPr>
            <w:tcW w:w="4500" w:type="dxa"/>
          </w:tcPr>
          <w:p w14:paraId="023DFBAD" w14:textId="77777777" w:rsidR="009537E1" w:rsidRPr="00F10D92" w:rsidRDefault="009537E1" w:rsidP="002E1B4B">
            <w:pPr>
              <w:rPr>
                <w:szCs w:val="22"/>
              </w:rPr>
            </w:pPr>
            <w:r w:rsidRPr="00F10D92">
              <w:rPr>
                <w:szCs w:val="22"/>
              </w:rPr>
              <w:t>Spacing</w:t>
            </w:r>
          </w:p>
        </w:tc>
        <w:tc>
          <w:tcPr>
            <w:tcW w:w="1260" w:type="dxa"/>
            <w:gridSpan w:val="2"/>
          </w:tcPr>
          <w:p w14:paraId="1EECCFC6" w14:textId="77777777" w:rsidR="009537E1" w:rsidRPr="00F10D92" w:rsidRDefault="009537E1" w:rsidP="002E1B4B">
            <w:pPr>
              <w:jc w:val="center"/>
              <w:rPr>
                <w:szCs w:val="22"/>
              </w:rPr>
            </w:pPr>
            <w:r>
              <w:rPr>
                <w:szCs w:val="22"/>
              </w:rPr>
              <w:t>40</w:t>
            </w:r>
          </w:p>
        </w:tc>
        <w:tc>
          <w:tcPr>
            <w:tcW w:w="1260" w:type="dxa"/>
          </w:tcPr>
          <w:p w14:paraId="7DEBB40C" w14:textId="77777777" w:rsidR="009537E1" w:rsidRPr="00F10D92" w:rsidRDefault="009537E1" w:rsidP="002E1B4B">
            <w:pPr>
              <w:jc w:val="center"/>
              <w:rPr>
                <w:szCs w:val="22"/>
              </w:rPr>
            </w:pPr>
            <w:r w:rsidRPr="00F10D92">
              <w:rPr>
                <w:szCs w:val="22"/>
              </w:rPr>
              <w:t>(ft)</w:t>
            </w:r>
          </w:p>
        </w:tc>
      </w:tr>
      <w:tr w:rsidR="009537E1" w:rsidRPr="00F10D92" w14:paraId="4F7D1EF7" w14:textId="77777777" w:rsidTr="002E1B4B">
        <w:tc>
          <w:tcPr>
            <w:tcW w:w="2358" w:type="dxa"/>
          </w:tcPr>
          <w:p w14:paraId="4F6B79E2" w14:textId="77777777" w:rsidR="009537E1" w:rsidRPr="00F10D92" w:rsidRDefault="009537E1" w:rsidP="002E1B4B">
            <w:pPr>
              <w:rPr>
                <w:szCs w:val="22"/>
              </w:rPr>
            </w:pPr>
          </w:p>
        </w:tc>
        <w:tc>
          <w:tcPr>
            <w:tcW w:w="4500" w:type="dxa"/>
          </w:tcPr>
          <w:p w14:paraId="692FBED9" w14:textId="77777777" w:rsidR="009537E1" w:rsidRPr="00F10D92" w:rsidRDefault="009537E1" w:rsidP="002E1B4B">
            <w:pPr>
              <w:rPr>
                <w:szCs w:val="22"/>
              </w:rPr>
            </w:pPr>
            <w:r w:rsidRPr="00F10D92">
              <w:rPr>
                <w:szCs w:val="22"/>
              </w:rPr>
              <w:t>Configuration</w:t>
            </w:r>
          </w:p>
        </w:tc>
        <w:tc>
          <w:tcPr>
            <w:tcW w:w="2520" w:type="dxa"/>
            <w:gridSpan w:val="3"/>
            <w:tcBorders>
              <w:top w:val="single" w:sz="12" w:space="0" w:color="auto"/>
            </w:tcBorders>
          </w:tcPr>
          <w:p w14:paraId="67B96C50" w14:textId="77777777" w:rsidR="009537E1" w:rsidRPr="00F10D92" w:rsidRDefault="009537E1" w:rsidP="002E1B4B">
            <w:pPr>
              <w:jc w:val="center"/>
              <w:rPr>
                <w:szCs w:val="22"/>
              </w:rPr>
            </w:pPr>
            <w:r>
              <w:rPr>
                <w:szCs w:val="22"/>
              </w:rPr>
              <w:t>Single Sided</w:t>
            </w:r>
          </w:p>
        </w:tc>
      </w:tr>
      <w:tr w:rsidR="009537E1" w:rsidRPr="00F10D92" w14:paraId="565A2CCC" w14:textId="77777777" w:rsidTr="002E1B4B">
        <w:tc>
          <w:tcPr>
            <w:tcW w:w="2358" w:type="dxa"/>
          </w:tcPr>
          <w:p w14:paraId="0E19C4C6" w14:textId="77777777" w:rsidR="009537E1" w:rsidRPr="00F10D92" w:rsidRDefault="009537E1" w:rsidP="002E1B4B">
            <w:pPr>
              <w:rPr>
                <w:szCs w:val="22"/>
              </w:rPr>
            </w:pPr>
          </w:p>
        </w:tc>
        <w:tc>
          <w:tcPr>
            <w:tcW w:w="4500" w:type="dxa"/>
          </w:tcPr>
          <w:p w14:paraId="0D9E87A5" w14:textId="77777777" w:rsidR="009537E1" w:rsidRPr="00F10D92" w:rsidRDefault="009537E1"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15C682C3"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7B9320B1" w14:textId="77777777" w:rsidR="009537E1" w:rsidRPr="00F10D92" w:rsidRDefault="009537E1" w:rsidP="002E1B4B">
            <w:pPr>
              <w:jc w:val="center"/>
              <w:rPr>
                <w:szCs w:val="22"/>
              </w:rPr>
            </w:pPr>
            <w:r w:rsidRPr="00F10D92">
              <w:rPr>
                <w:szCs w:val="22"/>
              </w:rPr>
              <w:t>(ft)</w:t>
            </w:r>
          </w:p>
        </w:tc>
      </w:tr>
      <w:tr w:rsidR="009537E1" w:rsidRPr="00F10D92" w14:paraId="3E1EA037" w14:textId="77777777" w:rsidTr="002E1B4B">
        <w:tc>
          <w:tcPr>
            <w:tcW w:w="2358" w:type="dxa"/>
          </w:tcPr>
          <w:p w14:paraId="5C7569BF" w14:textId="77777777" w:rsidR="009537E1" w:rsidRPr="00F10D92" w:rsidRDefault="009537E1" w:rsidP="002E1B4B">
            <w:pPr>
              <w:rPr>
                <w:szCs w:val="22"/>
              </w:rPr>
            </w:pPr>
          </w:p>
        </w:tc>
        <w:tc>
          <w:tcPr>
            <w:tcW w:w="4500" w:type="dxa"/>
          </w:tcPr>
          <w:p w14:paraId="1F66A3D9" w14:textId="77777777" w:rsidR="009537E1" w:rsidRPr="00F10D92" w:rsidRDefault="009537E1" w:rsidP="002E1B4B">
            <w:pPr>
              <w:rPr>
                <w:szCs w:val="22"/>
              </w:rPr>
            </w:pPr>
          </w:p>
        </w:tc>
        <w:tc>
          <w:tcPr>
            <w:tcW w:w="2520" w:type="dxa"/>
            <w:gridSpan w:val="3"/>
          </w:tcPr>
          <w:p w14:paraId="3FA87F0B" w14:textId="77777777" w:rsidR="009537E1" w:rsidRPr="00F10D92" w:rsidRDefault="009537E1" w:rsidP="002E1B4B">
            <w:pPr>
              <w:rPr>
                <w:szCs w:val="22"/>
              </w:rPr>
            </w:pPr>
          </w:p>
        </w:tc>
      </w:tr>
      <w:tr w:rsidR="009537E1" w:rsidRPr="00F10D92" w14:paraId="5223EAB9" w14:textId="77777777" w:rsidTr="002E1B4B">
        <w:tc>
          <w:tcPr>
            <w:tcW w:w="9378" w:type="dxa"/>
            <w:gridSpan w:val="5"/>
          </w:tcPr>
          <w:p w14:paraId="37F521F1" w14:textId="77777777" w:rsidR="009537E1" w:rsidRPr="00F10D92" w:rsidRDefault="009537E1" w:rsidP="002E1B4B">
            <w:pPr>
              <w:rPr>
                <w:szCs w:val="22"/>
              </w:rPr>
            </w:pPr>
            <w:r w:rsidRPr="00F10D92">
              <w:rPr>
                <w:b/>
                <w:szCs w:val="22"/>
              </w:rPr>
              <w:t>NOTE</w:t>
            </w:r>
            <w:r w:rsidRPr="00F10D92">
              <w:rPr>
                <w:szCs w:val="22"/>
              </w:rPr>
              <w:t>:  Variations from the above specified I.E.S. distribution pattern may be requested and acceptance of variations will be subject to review by the Engineer based on how well the performance requirements are met.</w:t>
            </w:r>
          </w:p>
        </w:tc>
      </w:tr>
      <w:tr w:rsidR="009537E1" w:rsidRPr="00F10D92" w14:paraId="6E7689BC" w14:textId="77777777" w:rsidTr="002E1B4B">
        <w:tc>
          <w:tcPr>
            <w:tcW w:w="2358" w:type="dxa"/>
          </w:tcPr>
          <w:p w14:paraId="46F0A2AF" w14:textId="77777777" w:rsidR="009537E1" w:rsidRPr="00F10D92" w:rsidRDefault="009537E1" w:rsidP="002E1B4B">
            <w:pPr>
              <w:rPr>
                <w:szCs w:val="22"/>
              </w:rPr>
            </w:pPr>
          </w:p>
        </w:tc>
        <w:tc>
          <w:tcPr>
            <w:tcW w:w="4500" w:type="dxa"/>
          </w:tcPr>
          <w:p w14:paraId="189DE77F" w14:textId="77777777" w:rsidR="009537E1" w:rsidRPr="00F10D92" w:rsidRDefault="009537E1" w:rsidP="002E1B4B">
            <w:pPr>
              <w:rPr>
                <w:szCs w:val="22"/>
              </w:rPr>
            </w:pPr>
          </w:p>
        </w:tc>
        <w:tc>
          <w:tcPr>
            <w:tcW w:w="2520" w:type="dxa"/>
            <w:gridSpan w:val="3"/>
          </w:tcPr>
          <w:p w14:paraId="7CC6B765" w14:textId="77777777" w:rsidR="009537E1" w:rsidRPr="00F10D92" w:rsidRDefault="009537E1" w:rsidP="002E1B4B">
            <w:pPr>
              <w:rPr>
                <w:szCs w:val="22"/>
              </w:rPr>
            </w:pPr>
          </w:p>
        </w:tc>
      </w:tr>
      <w:tr w:rsidR="009537E1" w:rsidRPr="00F10D92" w14:paraId="0A6C11E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48EEECD" w14:textId="77777777" w:rsidR="009537E1" w:rsidRPr="00F10D92" w:rsidRDefault="009537E1" w:rsidP="002E1B4B">
            <w:pPr>
              <w:jc w:val="center"/>
              <w:rPr>
                <w:szCs w:val="22"/>
              </w:rPr>
            </w:pPr>
            <w:r w:rsidRPr="00F10D92">
              <w:rPr>
                <w:b/>
                <w:smallCaps/>
                <w:szCs w:val="22"/>
              </w:rPr>
              <w:t>Performance Requirements</w:t>
            </w:r>
          </w:p>
        </w:tc>
      </w:tr>
      <w:tr w:rsidR="009537E1" w:rsidRPr="00F10D92" w14:paraId="1C4DD71D" w14:textId="77777777" w:rsidTr="002E1B4B">
        <w:tc>
          <w:tcPr>
            <w:tcW w:w="2358" w:type="dxa"/>
          </w:tcPr>
          <w:p w14:paraId="6EF7A62E" w14:textId="77777777" w:rsidR="009537E1" w:rsidRPr="00F10D92" w:rsidRDefault="009537E1" w:rsidP="002E1B4B">
            <w:pPr>
              <w:rPr>
                <w:szCs w:val="22"/>
              </w:rPr>
            </w:pPr>
          </w:p>
        </w:tc>
        <w:tc>
          <w:tcPr>
            <w:tcW w:w="4500" w:type="dxa"/>
          </w:tcPr>
          <w:p w14:paraId="2DAF15B1" w14:textId="77777777" w:rsidR="009537E1" w:rsidRPr="00F10D92" w:rsidRDefault="009537E1" w:rsidP="002E1B4B">
            <w:pPr>
              <w:rPr>
                <w:szCs w:val="22"/>
              </w:rPr>
            </w:pPr>
          </w:p>
        </w:tc>
        <w:tc>
          <w:tcPr>
            <w:tcW w:w="2520" w:type="dxa"/>
            <w:gridSpan w:val="3"/>
          </w:tcPr>
          <w:p w14:paraId="30DFFF31" w14:textId="77777777" w:rsidR="009537E1" w:rsidRPr="00F10D92" w:rsidRDefault="009537E1" w:rsidP="002E1B4B">
            <w:pPr>
              <w:rPr>
                <w:szCs w:val="22"/>
              </w:rPr>
            </w:pPr>
          </w:p>
        </w:tc>
      </w:tr>
      <w:tr w:rsidR="009537E1" w:rsidRPr="00F10D92" w14:paraId="165D3C09" w14:textId="77777777" w:rsidTr="002E1B4B">
        <w:tc>
          <w:tcPr>
            <w:tcW w:w="9378" w:type="dxa"/>
            <w:gridSpan w:val="5"/>
          </w:tcPr>
          <w:p w14:paraId="714244FB" w14:textId="77777777" w:rsidR="009537E1" w:rsidRPr="00F10D92" w:rsidRDefault="009537E1"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9537E1" w:rsidRPr="00F10D92" w14:paraId="39AB71C4" w14:textId="77777777" w:rsidTr="002E1B4B">
        <w:tc>
          <w:tcPr>
            <w:tcW w:w="2358" w:type="dxa"/>
          </w:tcPr>
          <w:p w14:paraId="11D4D9A6" w14:textId="77777777" w:rsidR="009537E1" w:rsidRPr="00F10D92" w:rsidRDefault="009537E1" w:rsidP="002E1B4B">
            <w:pPr>
              <w:rPr>
                <w:szCs w:val="22"/>
              </w:rPr>
            </w:pPr>
          </w:p>
        </w:tc>
        <w:tc>
          <w:tcPr>
            <w:tcW w:w="4500" w:type="dxa"/>
          </w:tcPr>
          <w:p w14:paraId="2DAE6782" w14:textId="77777777" w:rsidR="009537E1" w:rsidRPr="00F10D92" w:rsidRDefault="009537E1" w:rsidP="002E1B4B">
            <w:pPr>
              <w:rPr>
                <w:szCs w:val="22"/>
              </w:rPr>
            </w:pPr>
          </w:p>
        </w:tc>
        <w:tc>
          <w:tcPr>
            <w:tcW w:w="2520" w:type="dxa"/>
            <w:gridSpan w:val="3"/>
          </w:tcPr>
          <w:p w14:paraId="16C5B488" w14:textId="77777777" w:rsidR="009537E1" w:rsidRPr="00F10D92" w:rsidRDefault="009537E1" w:rsidP="002E1B4B">
            <w:pPr>
              <w:rPr>
                <w:szCs w:val="22"/>
              </w:rPr>
            </w:pPr>
          </w:p>
        </w:tc>
      </w:tr>
      <w:tr w:rsidR="009537E1" w:rsidRPr="00F10D92" w14:paraId="5D41CE68" w14:textId="77777777" w:rsidTr="002E1B4B">
        <w:tc>
          <w:tcPr>
            <w:tcW w:w="2358" w:type="dxa"/>
          </w:tcPr>
          <w:p w14:paraId="01383410" w14:textId="77777777" w:rsidR="009537E1" w:rsidRPr="00F10D92" w:rsidRDefault="009537E1" w:rsidP="002E1B4B">
            <w:pPr>
              <w:rPr>
                <w:b/>
                <w:smallCaps/>
                <w:szCs w:val="22"/>
              </w:rPr>
            </w:pPr>
            <w:bookmarkStart w:id="1" w:name="_Hlk36640835"/>
            <w:r>
              <w:rPr>
                <w:b/>
                <w:smallCaps/>
                <w:szCs w:val="22"/>
              </w:rPr>
              <w:t>Roadway</w:t>
            </w:r>
          </w:p>
        </w:tc>
        <w:tc>
          <w:tcPr>
            <w:tcW w:w="4500" w:type="dxa"/>
          </w:tcPr>
          <w:p w14:paraId="643204B4" w14:textId="77777777" w:rsidR="009537E1" w:rsidRPr="00F10D92" w:rsidRDefault="009537E1" w:rsidP="002E1B4B">
            <w:pPr>
              <w:rPr>
                <w:szCs w:val="22"/>
              </w:rPr>
            </w:pPr>
            <w:r w:rsidRPr="00F10D92">
              <w:rPr>
                <w:szCs w:val="22"/>
              </w:rPr>
              <w:t xml:space="preserve">Average Luminance,  </w:t>
            </w:r>
            <w:r w:rsidRPr="00F10D92">
              <w:rPr>
                <w:b/>
                <w:szCs w:val="22"/>
              </w:rPr>
              <w:t>L</w:t>
            </w:r>
            <w:r w:rsidRPr="00F10D92">
              <w:rPr>
                <w:b/>
                <w:szCs w:val="22"/>
                <w:vertAlign w:val="subscript"/>
              </w:rPr>
              <w:t>AVE</w:t>
            </w:r>
          </w:p>
        </w:tc>
        <w:tc>
          <w:tcPr>
            <w:tcW w:w="1080" w:type="dxa"/>
          </w:tcPr>
          <w:p w14:paraId="6DEB64C0" w14:textId="77777777" w:rsidR="009537E1" w:rsidRPr="00F10D92" w:rsidRDefault="009537E1" w:rsidP="002E1B4B">
            <w:pPr>
              <w:jc w:val="center"/>
              <w:rPr>
                <w:szCs w:val="22"/>
              </w:rPr>
            </w:pPr>
            <w:r>
              <w:rPr>
                <w:szCs w:val="22"/>
              </w:rPr>
              <w:t>1.6</w:t>
            </w:r>
          </w:p>
        </w:tc>
        <w:tc>
          <w:tcPr>
            <w:tcW w:w="1440" w:type="dxa"/>
            <w:gridSpan w:val="2"/>
          </w:tcPr>
          <w:p w14:paraId="7A850C9D"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bookmarkEnd w:id="1"/>
      <w:tr w:rsidR="009537E1" w:rsidRPr="00F10D92" w14:paraId="6E464FDA" w14:textId="77777777" w:rsidTr="002E1B4B">
        <w:tc>
          <w:tcPr>
            <w:tcW w:w="2358" w:type="dxa"/>
          </w:tcPr>
          <w:p w14:paraId="409850DC" w14:textId="77777777" w:rsidR="009537E1" w:rsidRDefault="009537E1" w:rsidP="002E1B4B">
            <w:pPr>
              <w:rPr>
                <w:b/>
                <w:smallCaps/>
                <w:szCs w:val="22"/>
              </w:rPr>
            </w:pPr>
          </w:p>
        </w:tc>
        <w:tc>
          <w:tcPr>
            <w:tcW w:w="4500" w:type="dxa"/>
          </w:tcPr>
          <w:p w14:paraId="2E62E309" w14:textId="77777777" w:rsidR="009537E1" w:rsidRPr="00F10D92" w:rsidRDefault="009537E1" w:rsidP="002E1B4B">
            <w:pPr>
              <w:rPr>
                <w:szCs w:val="22"/>
              </w:rPr>
            </w:pPr>
          </w:p>
        </w:tc>
        <w:tc>
          <w:tcPr>
            <w:tcW w:w="1080" w:type="dxa"/>
          </w:tcPr>
          <w:p w14:paraId="22ACA551" w14:textId="77777777" w:rsidR="009537E1" w:rsidRPr="00F10D92" w:rsidRDefault="009537E1" w:rsidP="002E1B4B">
            <w:pPr>
              <w:jc w:val="center"/>
              <w:rPr>
                <w:szCs w:val="22"/>
              </w:rPr>
            </w:pPr>
            <w:r>
              <w:rPr>
                <w:szCs w:val="22"/>
              </w:rPr>
              <w:t>1.2</w:t>
            </w:r>
          </w:p>
        </w:tc>
        <w:tc>
          <w:tcPr>
            <w:tcW w:w="1440" w:type="dxa"/>
            <w:gridSpan w:val="2"/>
          </w:tcPr>
          <w:p w14:paraId="544ECE1F"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9537E1" w:rsidRPr="00F10D92" w14:paraId="40AD8AA0" w14:textId="77777777" w:rsidTr="002E1B4B">
        <w:tc>
          <w:tcPr>
            <w:tcW w:w="2358" w:type="dxa"/>
          </w:tcPr>
          <w:p w14:paraId="1A72612C" w14:textId="77777777" w:rsidR="009537E1" w:rsidRPr="00F10D92" w:rsidRDefault="009537E1" w:rsidP="002E1B4B">
            <w:pPr>
              <w:rPr>
                <w:szCs w:val="22"/>
              </w:rPr>
            </w:pPr>
            <w:r w:rsidRPr="00F10D92">
              <w:rPr>
                <w:b/>
                <w:smallCaps/>
                <w:szCs w:val="22"/>
              </w:rPr>
              <w:t>Luminance</w:t>
            </w:r>
          </w:p>
        </w:tc>
        <w:tc>
          <w:tcPr>
            <w:tcW w:w="4500" w:type="dxa"/>
          </w:tcPr>
          <w:p w14:paraId="31069BF1" w14:textId="77777777" w:rsidR="009537E1" w:rsidRPr="00F10D92" w:rsidRDefault="009537E1" w:rsidP="002E1B4B">
            <w:pPr>
              <w:rPr>
                <w:szCs w:val="22"/>
              </w:rPr>
            </w:pPr>
            <w:r w:rsidRPr="00F10D92">
              <w:rPr>
                <w:szCs w:val="22"/>
              </w:rPr>
              <w:t xml:space="preserve">Uniformity Ratio,  </w:t>
            </w:r>
            <w:r w:rsidRPr="00F10D92">
              <w:rPr>
                <w:b/>
                <w:szCs w:val="22"/>
              </w:rPr>
              <w:t>L</w:t>
            </w:r>
            <w:r w:rsidRPr="00F10D92">
              <w:rPr>
                <w:b/>
                <w:szCs w:val="22"/>
                <w:vertAlign w:val="subscript"/>
              </w:rPr>
              <w:t>AVE</w:t>
            </w:r>
            <w:r w:rsidRPr="00F10D92">
              <w:rPr>
                <w:b/>
                <w:szCs w:val="22"/>
              </w:rPr>
              <w:t>/L</w:t>
            </w:r>
            <w:r w:rsidRPr="00F10D92">
              <w:rPr>
                <w:b/>
                <w:szCs w:val="22"/>
                <w:vertAlign w:val="subscript"/>
              </w:rPr>
              <w:t xml:space="preserve">MIN </w:t>
            </w:r>
          </w:p>
        </w:tc>
        <w:tc>
          <w:tcPr>
            <w:tcW w:w="1080" w:type="dxa"/>
            <w:tcBorders>
              <w:top w:val="single" w:sz="12" w:space="0" w:color="auto"/>
            </w:tcBorders>
          </w:tcPr>
          <w:p w14:paraId="659946EA" w14:textId="77777777" w:rsidR="009537E1" w:rsidRPr="00F10D92" w:rsidRDefault="009537E1"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44425B18" w14:textId="77777777" w:rsidR="009537E1" w:rsidRPr="00F10D92" w:rsidRDefault="009537E1" w:rsidP="002E1B4B">
            <w:pPr>
              <w:jc w:val="left"/>
              <w:rPr>
                <w:szCs w:val="22"/>
              </w:rPr>
            </w:pPr>
            <w:r w:rsidRPr="00F10D92">
              <w:rPr>
                <w:szCs w:val="22"/>
              </w:rPr>
              <w:t>(Max)</w:t>
            </w:r>
          </w:p>
        </w:tc>
      </w:tr>
      <w:tr w:rsidR="009537E1" w:rsidRPr="00F10D92" w14:paraId="3FA98A12" w14:textId="77777777" w:rsidTr="002E1B4B">
        <w:tc>
          <w:tcPr>
            <w:tcW w:w="2358" w:type="dxa"/>
          </w:tcPr>
          <w:p w14:paraId="5CABECF9" w14:textId="77777777" w:rsidR="009537E1" w:rsidRPr="00F10D92" w:rsidRDefault="009537E1" w:rsidP="002E1B4B">
            <w:pPr>
              <w:rPr>
                <w:szCs w:val="22"/>
              </w:rPr>
            </w:pPr>
          </w:p>
        </w:tc>
        <w:tc>
          <w:tcPr>
            <w:tcW w:w="4500" w:type="dxa"/>
          </w:tcPr>
          <w:p w14:paraId="4AAEE5EC" w14:textId="77777777" w:rsidR="009537E1" w:rsidRPr="00F10D92" w:rsidRDefault="009537E1" w:rsidP="002E1B4B">
            <w:pPr>
              <w:rPr>
                <w:szCs w:val="22"/>
              </w:rPr>
            </w:pPr>
            <w:r w:rsidRPr="00F10D92">
              <w:rPr>
                <w:szCs w:val="22"/>
              </w:rPr>
              <w:t xml:space="preserve">Uniformity Ratio,  </w:t>
            </w:r>
            <w:r w:rsidRPr="00F10D92">
              <w:rPr>
                <w:b/>
                <w:szCs w:val="22"/>
              </w:rPr>
              <w:t>L</w:t>
            </w:r>
            <w:r w:rsidRPr="00F10D92">
              <w:rPr>
                <w:b/>
                <w:szCs w:val="22"/>
                <w:vertAlign w:val="subscript"/>
              </w:rPr>
              <w:t>MAX</w:t>
            </w:r>
            <w:r w:rsidRPr="00F10D92">
              <w:rPr>
                <w:b/>
                <w:szCs w:val="22"/>
              </w:rPr>
              <w:t>/L</w:t>
            </w:r>
            <w:r w:rsidRPr="00F10D92">
              <w:rPr>
                <w:b/>
                <w:szCs w:val="22"/>
                <w:vertAlign w:val="subscript"/>
              </w:rPr>
              <w:t>MIN</w:t>
            </w:r>
          </w:p>
        </w:tc>
        <w:tc>
          <w:tcPr>
            <w:tcW w:w="1080" w:type="dxa"/>
            <w:tcBorders>
              <w:top w:val="single" w:sz="12" w:space="0" w:color="auto"/>
            </w:tcBorders>
          </w:tcPr>
          <w:p w14:paraId="32B763EE" w14:textId="77777777" w:rsidR="009537E1" w:rsidRPr="00F10D92" w:rsidRDefault="009537E1"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0816918" w14:textId="77777777" w:rsidR="009537E1" w:rsidRPr="00F10D92" w:rsidRDefault="009537E1" w:rsidP="002E1B4B">
            <w:pPr>
              <w:jc w:val="left"/>
              <w:rPr>
                <w:szCs w:val="22"/>
              </w:rPr>
            </w:pPr>
            <w:r w:rsidRPr="00F10D92">
              <w:rPr>
                <w:szCs w:val="22"/>
              </w:rPr>
              <w:t>(Max)</w:t>
            </w:r>
          </w:p>
        </w:tc>
      </w:tr>
      <w:tr w:rsidR="009537E1" w:rsidRPr="00F10D92" w14:paraId="42F53D3B" w14:textId="77777777" w:rsidTr="002E1B4B">
        <w:tc>
          <w:tcPr>
            <w:tcW w:w="2358" w:type="dxa"/>
          </w:tcPr>
          <w:p w14:paraId="6622B1E6" w14:textId="77777777" w:rsidR="009537E1" w:rsidRPr="00F10D92" w:rsidRDefault="009537E1" w:rsidP="002E1B4B">
            <w:pPr>
              <w:rPr>
                <w:szCs w:val="22"/>
              </w:rPr>
            </w:pPr>
          </w:p>
        </w:tc>
        <w:tc>
          <w:tcPr>
            <w:tcW w:w="4500" w:type="dxa"/>
          </w:tcPr>
          <w:p w14:paraId="5C0FAAD5" w14:textId="77777777" w:rsidR="009537E1" w:rsidRPr="00F10D92" w:rsidRDefault="009537E1" w:rsidP="002E1B4B">
            <w:pPr>
              <w:rPr>
                <w:szCs w:val="22"/>
              </w:rPr>
            </w:pPr>
            <w:r w:rsidRPr="00F10D92">
              <w:rPr>
                <w:szCs w:val="22"/>
              </w:rPr>
              <w:t xml:space="preserve">Veiling Luminance Ratio,  </w:t>
            </w:r>
            <w:r w:rsidRPr="00F10D92">
              <w:rPr>
                <w:b/>
                <w:szCs w:val="22"/>
              </w:rPr>
              <w:t>L</w:t>
            </w:r>
            <w:r w:rsidRPr="00F10D92">
              <w:rPr>
                <w:b/>
                <w:szCs w:val="22"/>
                <w:vertAlign w:val="subscript"/>
              </w:rPr>
              <w:t>V</w:t>
            </w:r>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601984E5" w14:textId="77777777" w:rsidR="009537E1" w:rsidRPr="00F10D92" w:rsidRDefault="009537E1"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E0C2506" w14:textId="77777777" w:rsidR="009537E1" w:rsidRPr="00F10D92" w:rsidRDefault="009537E1" w:rsidP="002E1B4B">
            <w:pPr>
              <w:jc w:val="left"/>
              <w:rPr>
                <w:szCs w:val="22"/>
              </w:rPr>
            </w:pPr>
            <w:r w:rsidRPr="00F10D92">
              <w:rPr>
                <w:szCs w:val="22"/>
              </w:rPr>
              <w:t>(Max)</w:t>
            </w:r>
          </w:p>
        </w:tc>
      </w:tr>
    </w:tbl>
    <w:p w14:paraId="553AE968" w14:textId="77777777" w:rsidR="002361A2" w:rsidRDefault="002361A2">
      <w:pPr>
        <w:jc w:val="left"/>
      </w:pPr>
    </w:p>
    <w:p w14:paraId="501926FA"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44C377ED" w14:textId="77777777" w:rsidTr="002E1B4B">
        <w:tc>
          <w:tcPr>
            <w:tcW w:w="9378" w:type="dxa"/>
            <w:gridSpan w:val="5"/>
          </w:tcPr>
          <w:p w14:paraId="6FF929BF"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2</w:t>
            </w:r>
          </w:p>
        </w:tc>
      </w:tr>
      <w:tr w:rsidR="002361A2" w:rsidRPr="00F10D92" w14:paraId="7935AC0F" w14:textId="77777777" w:rsidTr="002E1B4B">
        <w:tc>
          <w:tcPr>
            <w:tcW w:w="9378" w:type="dxa"/>
            <w:gridSpan w:val="5"/>
          </w:tcPr>
          <w:p w14:paraId="19DC9C89"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F6DFAA7" w14:textId="77777777" w:rsidR="002361A2" w:rsidRPr="007F7B95" w:rsidRDefault="002361A2" w:rsidP="002E1B4B">
            <w:pPr>
              <w:spacing w:before="60" w:after="60"/>
              <w:jc w:val="center"/>
              <w:rPr>
                <w:b/>
                <w:szCs w:val="22"/>
              </w:rPr>
            </w:pPr>
            <w:r>
              <w:rPr>
                <w:b/>
                <w:szCs w:val="22"/>
              </w:rPr>
              <w:t>2 LANE</w:t>
            </w:r>
          </w:p>
        </w:tc>
      </w:tr>
      <w:tr w:rsidR="002361A2" w:rsidRPr="00F10D92" w14:paraId="531E1C5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B16C206" w14:textId="77777777" w:rsidR="002361A2" w:rsidRPr="00F10D92" w:rsidRDefault="002361A2" w:rsidP="002E1B4B">
            <w:pPr>
              <w:jc w:val="center"/>
              <w:rPr>
                <w:szCs w:val="22"/>
              </w:rPr>
            </w:pPr>
            <w:r w:rsidRPr="00F10D92">
              <w:rPr>
                <w:b/>
                <w:smallCaps/>
                <w:szCs w:val="22"/>
              </w:rPr>
              <w:t>Given Conditions</w:t>
            </w:r>
          </w:p>
        </w:tc>
      </w:tr>
      <w:tr w:rsidR="002361A2" w:rsidRPr="00F10D92" w14:paraId="3734FF19" w14:textId="77777777" w:rsidTr="002E1B4B">
        <w:tc>
          <w:tcPr>
            <w:tcW w:w="9378" w:type="dxa"/>
            <w:gridSpan w:val="5"/>
          </w:tcPr>
          <w:p w14:paraId="453256B4" w14:textId="77777777" w:rsidR="002361A2" w:rsidRPr="00F10D92" w:rsidRDefault="002361A2" w:rsidP="002E1B4B">
            <w:pPr>
              <w:jc w:val="center"/>
              <w:rPr>
                <w:szCs w:val="22"/>
              </w:rPr>
            </w:pPr>
          </w:p>
        </w:tc>
      </w:tr>
      <w:tr w:rsidR="002361A2" w:rsidRPr="00F10D92" w14:paraId="3292FD45" w14:textId="77777777" w:rsidTr="002E1B4B">
        <w:tc>
          <w:tcPr>
            <w:tcW w:w="2358" w:type="dxa"/>
          </w:tcPr>
          <w:p w14:paraId="072B3568" w14:textId="77777777" w:rsidR="002361A2" w:rsidRPr="00F10D92" w:rsidRDefault="002361A2" w:rsidP="002E1B4B">
            <w:pPr>
              <w:rPr>
                <w:b/>
                <w:szCs w:val="22"/>
              </w:rPr>
            </w:pPr>
            <w:r w:rsidRPr="00F10D92">
              <w:rPr>
                <w:b/>
                <w:smallCaps/>
                <w:szCs w:val="22"/>
              </w:rPr>
              <w:t>Roadway Data</w:t>
            </w:r>
          </w:p>
        </w:tc>
        <w:tc>
          <w:tcPr>
            <w:tcW w:w="4500" w:type="dxa"/>
          </w:tcPr>
          <w:p w14:paraId="1FAC89A9" w14:textId="77777777" w:rsidR="002361A2" w:rsidRPr="00F10D92" w:rsidRDefault="002361A2" w:rsidP="002E1B4B">
            <w:pPr>
              <w:rPr>
                <w:szCs w:val="22"/>
              </w:rPr>
            </w:pPr>
            <w:r w:rsidRPr="00F10D92">
              <w:rPr>
                <w:szCs w:val="22"/>
              </w:rPr>
              <w:t>Pavement Width</w:t>
            </w:r>
          </w:p>
        </w:tc>
        <w:tc>
          <w:tcPr>
            <w:tcW w:w="1260" w:type="dxa"/>
            <w:gridSpan w:val="2"/>
          </w:tcPr>
          <w:p w14:paraId="3929D8AF" w14:textId="77777777" w:rsidR="002361A2" w:rsidRPr="00F10D92" w:rsidRDefault="002361A2" w:rsidP="002E1B4B">
            <w:pPr>
              <w:jc w:val="center"/>
              <w:rPr>
                <w:szCs w:val="22"/>
              </w:rPr>
            </w:pPr>
            <w:r>
              <w:rPr>
                <w:szCs w:val="22"/>
              </w:rPr>
              <w:t>24</w:t>
            </w:r>
          </w:p>
        </w:tc>
        <w:tc>
          <w:tcPr>
            <w:tcW w:w="1260" w:type="dxa"/>
          </w:tcPr>
          <w:p w14:paraId="156A8592" w14:textId="77777777" w:rsidR="002361A2" w:rsidRPr="00F10D92" w:rsidRDefault="002361A2" w:rsidP="002E1B4B">
            <w:pPr>
              <w:jc w:val="left"/>
              <w:rPr>
                <w:szCs w:val="22"/>
              </w:rPr>
            </w:pPr>
            <w:r w:rsidRPr="00F10D92">
              <w:rPr>
                <w:szCs w:val="22"/>
              </w:rPr>
              <w:t>(ft)</w:t>
            </w:r>
          </w:p>
        </w:tc>
      </w:tr>
      <w:tr w:rsidR="002361A2" w:rsidRPr="00F10D92" w14:paraId="0C447B70" w14:textId="77777777" w:rsidTr="002E1B4B">
        <w:tc>
          <w:tcPr>
            <w:tcW w:w="2358" w:type="dxa"/>
          </w:tcPr>
          <w:p w14:paraId="4C0B01A1" w14:textId="77777777" w:rsidR="002361A2" w:rsidRPr="00F10D92" w:rsidRDefault="002361A2" w:rsidP="002E1B4B">
            <w:pPr>
              <w:rPr>
                <w:szCs w:val="22"/>
              </w:rPr>
            </w:pPr>
          </w:p>
        </w:tc>
        <w:tc>
          <w:tcPr>
            <w:tcW w:w="4500" w:type="dxa"/>
          </w:tcPr>
          <w:p w14:paraId="5D4A54DA"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07A62775" w14:textId="77777777" w:rsidR="002361A2" w:rsidRPr="00F10D92" w:rsidRDefault="002361A2" w:rsidP="002E1B4B">
            <w:pPr>
              <w:jc w:val="center"/>
              <w:rPr>
                <w:szCs w:val="22"/>
              </w:rPr>
            </w:pPr>
            <w:r>
              <w:rPr>
                <w:szCs w:val="22"/>
              </w:rPr>
              <w:t>2</w:t>
            </w:r>
          </w:p>
        </w:tc>
      </w:tr>
      <w:tr w:rsidR="002361A2" w:rsidRPr="00F10D92" w14:paraId="20010A5B" w14:textId="77777777" w:rsidTr="002E1B4B">
        <w:tc>
          <w:tcPr>
            <w:tcW w:w="2358" w:type="dxa"/>
          </w:tcPr>
          <w:p w14:paraId="3A40398D" w14:textId="77777777" w:rsidR="002361A2" w:rsidRPr="00F10D92" w:rsidRDefault="002361A2" w:rsidP="002E1B4B">
            <w:pPr>
              <w:rPr>
                <w:szCs w:val="22"/>
              </w:rPr>
            </w:pPr>
          </w:p>
        </w:tc>
        <w:tc>
          <w:tcPr>
            <w:tcW w:w="4500" w:type="dxa"/>
          </w:tcPr>
          <w:p w14:paraId="4CECA319"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D39DDDC" w14:textId="77777777" w:rsidR="002361A2" w:rsidRPr="00F10D92" w:rsidRDefault="002361A2" w:rsidP="002E1B4B">
            <w:pPr>
              <w:jc w:val="center"/>
              <w:rPr>
                <w:szCs w:val="22"/>
              </w:rPr>
            </w:pPr>
            <w:r w:rsidRPr="00F10D92">
              <w:rPr>
                <w:szCs w:val="22"/>
              </w:rPr>
              <w:t>R3</w:t>
            </w:r>
          </w:p>
        </w:tc>
      </w:tr>
      <w:tr w:rsidR="002361A2" w:rsidRPr="00F10D92" w14:paraId="09475F17" w14:textId="77777777" w:rsidTr="002E1B4B">
        <w:tc>
          <w:tcPr>
            <w:tcW w:w="2358" w:type="dxa"/>
          </w:tcPr>
          <w:p w14:paraId="62F6F8D5" w14:textId="77777777" w:rsidR="002361A2" w:rsidRPr="00F10D92" w:rsidRDefault="002361A2" w:rsidP="002E1B4B">
            <w:pPr>
              <w:rPr>
                <w:szCs w:val="22"/>
              </w:rPr>
            </w:pPr>
          </w:p>
        </w:tc>
        <w:tc>
          <w:tcPr>
            <w:tcW w:w="4500" w:type="dxa"/>
          </w:tcPr>
          <w:p w14:paraId="37B4F0ED"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338B7D01" w14:textId="77777777" w:rsidR="002361A2" w:rsidRPr="00F10D92" w:rsidRDefault="002361A2" w:rsidP="002E1B4B">
            <w:pPr>
              <w:jc w:val="center"/>
              <w:rPr>
                <w:szCs w:val="22"/>
              </w:rPr>
            </w:pPr>
            <w:r w:rsidRPr="00F10D92">
              <w:rPr>
                <w:szCs w:val="22"/>
              </w:rPr>
              <w:t>.07</w:t>
            </w:r>
          </w:p>
        </w:tc>
      </w:tr>
      <w:tr w:rsidR="002361A2" w:rsidRPr="00F10D92" w14:paraId="105392D2" w14:textId="77777777" w:rsidTr="002E1B4B">
        <w:tc>
          <w:tcPr>
            <w:tcW w:w="2358" w:type="dxa"/>
          </w:tcPr>
          <w:p w14:paraId="1217B306" w14:textId="77777777" w:rsidR="002361A2" w:rsidRDefault="002361A2" w:rsidP="002E1B4B">
            <w:pPr>
              <w:rPr>
                <w:b/>
                <w:smallCaps/>
                <w:szCs w:val="22"/>
              </w:rPr>
            </w:pPr>
          </w:p>
          <w:p w14:paraId="323BB377"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37609E3E" w14:textId="77777777" w:rsidR="002361A2" w:rsidRDefault="002361A2" w:rsidP="002E1B4B">
            <w:pPr>
              <w:rPr>
                <w:szCs w:val="22"/>
              </w:rPr>
            </w:pPr>
          </w:p>
          <w:p w14:paraId="10A38B57"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6D2541C6" w14:textId="77777777" w:rsidR="002361A2" w:rsidRDefault="002361A2" w:rsidP="002E1B4B">
            <w:pPr>
              <w:jc w:val="center"/>
              <w:rPr>
                <w:szCs w:val="22"/>
              </w:rPr>
            </w:pPr>
          </w:p>
          <w:p w14:paraId="49593979"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7EFEAA33" w14:textId="77777777" w:rsidR="002361A2" w:rsidRDefault="002361A2" w:rsidP="002E1B4B">
            <w:pPr>
              <w:jc w:val="left"/>
              <w:rPr>
                <w:szCs w:val="22"/>
              </w:rPr>
            </w:pPr>
          </w:p>
          <w:p w14:paraId="0AD45F2A" w14:textId="77777777" w:rsidR="002361A2" w:rsidRPr="00F10D92" w:rsidRDefault="002361A2" w:rsidP="002E1B4B">
            <w:pPr>
              <w:jc w:val="left"/>
              <w:rPr>
                <w:szCs w:val="22"/>
              </w:rPr>
            </w:pPr>
            <w:r w:rsidRPr="00F10D92">
              <w:rPr>
                <w:szCs w:val="22"/>
              </w:rPr>
              <w:t>(ft)</w:t>
            </w:r>
          </w:p>
        </w:tc>
      </w:tr>
      <w:tr w:rsidR="002361A2" w:rsidRPr="00F10D92" w14:paraId="2116007C" w14:textId="77777777" w:rsidTr="002E1B4B">
        <w:tc>
          <w:tcPr>
            <w:tcW w:w="2358" w:type="dxa"/>
          </w:tcPr>
          <w:p w14:paraId="71343D7B" w14:textId="77777777" w:rsidR="002361A2" w:rsidRPr="00F10D92" w:rsidRDefault="002361A2" w:rsidP="002E1B4B">
            <w:pPr>
              <w:rPr>
                <w:szCs w:val="22"/>
              </w:rPr>
            </w:pPr>
          </w:p>
        </w:tc>
        <w:tc>
          <w:tcPr>
            <w:tcW w:w="4500" w:type="dxa"/>
          </w:tcPr>
          <w:p w14:paraId="7C27848D"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13151295"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2A768D43" w14:textId="77777777" w:rsidR="002361A2" w:rsidRPr="00F10D92" w:rsidRDefault="002361A2" w:rsidP="002E1B4B">
            <w:pPr>
              <w:jc w:val="left"/>
              <w:rPr>
                <w:szCs w:val="22"/>
              </w:rPr>
            </w:pPr>
            <w:r>
              <w:rPr>
                <w:szCs w:val="22"/>
              </w:rPr>
              <w:t>(degrees)</w:t>
            </w:r>
          </w:p>
        </w:tc>
      </w:tr>
      <w:tr w:rsidR="002361A2" w:rsidRPr="00F10D92" w14:paraId="6E88A76C" w14:textId="77777777" w:rsidTr="002E1B4B">
        <w:tc>
          <w:tcPr>
            <w:tcW w:w="2358" w:type="dxa"/>
          </w:tcPr>
          <w:p w14:paraId="641D50EA" w14:textId="77777777" w:rsidR="002361A2" w:rsidRPr="00F10D92" w:rsidRDefault="002361A2" w:rsidP="002E1B4B">
            <w:pPr>
              <w:rPr>
                <w:szCs w:val="22"/>
              </w:rPr>
            </w:pPr>
          </w:p>
        </w:tc>
        <w:tc>
          <w:tcPr>
            <w:tcW w:w="4500" w:type="dxa"/>
            <w:vAlign w:val="center"/>
          </w:tcPr>
          <w:p w14:paraId="53B5FFDE"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825BFD8" w14:textId="77777777" w:rsidR="002361A2" w:rsidRDefault="002361A2" w:rsidP="002E1B4B">
            <w:pPr>
              <w:jc w:val="center"/>
              <w:rPr>
                <w:szCs w:val="22"/>
              </w:rPr>
            </w:pPr>
            <w:r>
              <w:rPr>
                <w:szCs w:val="22"/>
              </w:rPr>
              <w:t>Perpendicular</w:t>
            </w:r>
          </w:p>
          <w:p w14:paraId="2B3D6CEE" w14:textId="77777777" w:rsidR="002361A2" w:rsidRDefault="002361A2" w:rsidP="002E1B4B">
            <w:pPr>
              <w:jc w:val="center"/>
              <w:rPr>
                <w:szCs w:val="22"/>
              </w:rPr>
            </w:pPr>
            <w:r>
              <w:rPr>
                <w:szCs w:val="22"/>
              </w:rPr>
              <w:t>to roadway</w:t>
            </w:r>
          </w:p>
        </w:tc>
      </w:tr>
      <w:tr w:rsidR="002361A2" w:rsidRPr="00F10D92" w14:paraId="027E63C3" w14:textId="77777777" w:rsidTr="002E1B4B">
        <w:tc>
          <w:tcPr>
            <w:tcW w:w="2358" w:type="dxa"/>
          </w:tcPr>
          <w:p w14:paraId="0B8BC696" w14:textId="77777777" w:rsidR="002361A2" w:rsidRPr="00F10D92" w:rsidRDefault="002361A2" w:rsidP="002E1B4B">
            <w:pPr>
              <w:rPr>
                <w:szCs w:val="22"/>
              </w:rPr>
            </w:pPr>
          </w:p>
        </w:tc>
        <w:tc>
          <w:tcPr>
            <w:tcW w:w="4500" w:type="dxa"/>
          </w:tcPr>
          <w:p w14:paraId="0C4E0EC9" w14:textId="77777777" w:rsidR="002361A2" w:rsidRPr="00F10D92" w:rsidRDefault="002361A2" w:rsidP="002E1B4B">
            <w:pPr>
              <w:rPr>
                <w:szCs w:val="22"/>
              </w:rPr>
            </w:pPr>
            <w:r>
              <w:rPr>
                <w:szCs w:val="22"/>
              </w:rPr>
              <w:t>Set-Back from Edge O</w:t>
            </w:r>
            <w:r w:rsidRPr="00F10D92">
              <w:rPr>
                <w:szCs w:val="22"/>
              </w:rPr>
              <w:t>f Pavement</w:t>
            </w:r>
          </w:p>
        </w:tc>
        <w:tc>
          <w:tcPr>
            <w:tcW w:w="1260" w:type="dxa"/>
            <w:gridSpan w:val="2"/>
            <w:tcBorders>
              <w:top w:val="single" w:sz="12" w:space="0" w:color="auto"/>
              <w:bottom w:val="single" w:sz="12" w:space="0" w:color="auto"/>
            </w:tcBorders>
          </w:tcPr>
          <w:p w14:paraId="2999E187"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F6DCDD7" w14:textId="77777777" w:rsidR="002361A2" w:rsidRPr="00F10D92" w:rsidRDefault="002361A2" w:rsidP="002E1B4B">
            <w:pPr>
              <w:jc w:val="left"/>
              <w:rPr>
                <w:szCs w:val="22"/>
              </w:rPr>
            </w:pPr>
            <w:r w:rsidRPr="00F10D92">
              <w:rPr>
                <w:szCs w:val="22"/>
              </w:rPr>
              <w:t>(ft)</w:t>
            </w:r>
          </w:p>
        </w:tc>
      </w:tr>
      <w:tr w:rsidR="002361A2" w:rsidRPr="00F10D92" w14:paraId="13A59695" w14:textId="77777777" w:rsidTr="002E1B4B">
        <w:tc>
          <w:tcPr>
            <w:tcW w:w="2358" w:type="dxa"/>
          </w:tcPr>
          <w:p w14:paraId="45C5DB39" w14:textId="77777777" w:rsidR="002361A2" w:rsidRPr="00F10D92" w:rsidRDefault="002361A2" w:rsidP="002E1B4B">
            <w:pPr>
              <w:rPr>
                <w:szCs w:val="22"/>
              </w:rPr>
            </w:pPr>
          </w:p>
        </w:tc>
        <w:tc>
          <w:tcPr>
            <w:tcW w:w="4500" w:type="dxa"/>
          </w:tcPr>
          <w:p w14:paraId="5277FA11" w14:textId="77777777" w:rsidR="002361A2" w:rsidRPr="00F10D92" w:rsidRDefault="002361A2" w:rsidP="002E1B4B">
            <w:pPr>
              <w:rPr>
                <w:szCs w:val="22"/>
              </w:rPr>
            </w:pPr>
          </w:p>
        </w:tc>
        <w:tc>
          <w:tcPr>
            <w:tcW w:w="2520" w:type="dxa"/>
            <w:gridSpan w:val="3"/>
          </w:tcPr>
          <w:p w14:paraId="5FC13F48" w14:textId="77777777" w:rsidR="002361A2" w:rsidRPr="00F10D92" w:rsidRDefault="002361A2" w:rsidP="002E1B4B">
            <w:pPr>
              <w:rPr>
                <w:szCs w:val="22"/>
              </w:rPr>
            </w:pPr>
          </w:p>
        </w:tc>
      </w:tr>
      <w:tr w:rsidR="002361A2" w:rsidRPr="00F10D92" w14:paraId="6DD71AA1" w14:textId="77777777" w:rsidTr="002E1B4B">
        <w:tc>
          <w:tcPr>
            <w:tcW w:w="2358" w:type="dxa"/>
          </w:tcPr>
          <w:p w14:paraId="528E9B68" w14:textId="77777777" w:rsidR="002361A2" w:rsidRPr="00F10D92" w:rsidRDefault="002361A2" w:rsidP="002E1B4B">
            <w:pPr>
              <w:rPr>
                <w:szCs w:val="22"/>
              </w:rPr>
            </w:pPr>
            <w:r w:rsidRPr="00F10D92">
              <w:rPr>
                <w:b/>
                <w:smallCaps/>
                <w:szCs w:val="22"/>
              </w:rPr>
              <w:t>Luminaire Data</w:t>
            </w:r>
          </w:p>
        </w:tc>
        <w:tc>
          <w:tcPr>
            <w:tcW w:w="4500" w:type="dxa"/>
          </w:tcPr>
          <w:p w14:paraId="43ECD759"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700E40C1" w14:textId="77777777" w:rsidR="002361A2" w:rsidRPr="00F10D92" w:rsidRDefault="002361A2" w:rsidP="002E1B4B">
            <w:pPr>
              <w:jc w:val="center"/>
              <w:rPr>
                <w:szCs w:val="22"/>
              </w:rPr>
            </w:pPr>
            <w:r>
              <w:rPr>
                <w:szCs w:val="22"/>
              </w:rPr>
              <w:t>10,000 – 13,500</w:t>
            </w:r>
          </w:p>
        </w:tc>
      </w:tr>
      <w:tr w:rsidR="002361A2" w:rsidRPr="00F10D92" w14:paraId="7FC322C7" w14:textId="77777777" w:rsidTr="002E1B4B">
        <w:tc>
          <w:tcPr>
            <w:tcW w:w="2358" w:type="dxa"/>
          </w:tcPr>
          <w:p w14:paraId="70258FB1" w14:textId="77777777" w:rsidR="002361A2" w:rsidRPr="00F10D92" w:rsidRDefault="002361A2" w:rsidP="002E1B4B">
            <w:pPr>
              <w:rPr>
                <w:szCs w:val="22"/>
              </w:rPr>
            </w:pPr>
          </w:p>
        </w:tc>
        <w:tc>
          <w:tcPr>
            <w:tcW w:w="4500" w:type="dxa"/>
          </w:tcPr>
          <w:p w14:paraId="6C066738"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CB2BB2A" w14:textId="77777777" w:rsidR="002361A2" w:rsidRPr="00F10D92" w:rsidRDefault="002361A2" w:rsidP="002E1B4B">
            <w:pPr>
              <w:jc w:val="center"/>
              <w:rPr>
                <w:szCs w:val="22"/>
              </w:rPr>
            </w:pPr>
            <w:r>
              <w:rPr>
                <w:szCs w:val="22"/>
              </w:rPr>
              <w:t>0.65</w:t>
            </w:r>
          </w:p>
        </w:tc>
      </w:tr>
      <w:tr w:rsidR="002361A2" w:rsidRPr="00F10D92" w14:paraId="43025E15" w14:textId="77777777" w:rsidTr="002E1B4B">
        <w:tc>
          <w:tcPr>
            <w:tcW w:w="2358" w:type="dxa"/>
          </w:tcPr>
          <w:p w14:paraId="7C1A3B67" w14:textId="77777777" w:rsidR="002361A2" w:rsidRPr="00F10D92" w:rsidRDefault="002361A2" w:rsidP="002E1B4B">
            <w:pPr>
              <w:rPr>
                <w:szCs w:val="22"/>
              </w:rPr>
            </w:pPr>
          </w:p>
        </w:tc>
        <w:tc>
          <w:tcPr>
            <w:tcW w:w="4500" w:type="dxa"/>
          </w:tcPr>
          <w:p w14:paraId="1565DC3A" w14:textId="77777777" w:rsidR="002361A2" w:rsidRPr="00F10D92" w:rsidRDefault="002361A2" w:rsidP="002E1B4B">
            <w:pPr>
              <w:rPr>
                <w:szCs w:val="22"/>
              </w:rPr>
            </w:pPr>
          </w:p>
        </w:tc>
        <w:tc>
          <w:tcPr>
            <w:tcW w:w="2520" w:type="dxa"/>
            <w:gridSpan w:val="3"/>
          </w:tcPr>
          <w:p w14:paraId="7FBE4FA5" w14:textId="77777777" w:rsidR="002361A2" w:rsidRPr="00F10D92" w:rsidRDefault="002361A2" w:rsidP="002E1B4B">
            <w:pPr>
              <w:rPr>
                <w:szCs w:val="22"/>
              </w:rPr>
            </w:pPr>
          </w:p>
        </w:tc>
      </w:tr>
      <w:tr w:rsidR="002361A2" w:rsidRPr="00F10D92" w14:paraId="77DF52CD" w14:textId="77777777" w:rsidTr="002E1B4B">
        <w:tc>
          <w:tcPr>
            <w:tcW w:w="2358" w:type="dxa"/>
          </w:tcPr>
          <w:p w14:paraId="4CE03042" w14:textId="77777777" w:rsidR="002361A2" w:rsidRPr="00F10D92" w:rsidRDefault="002361A2" w:rsidP="002E1B4B">
            <w:pPr>
              <w:rPr>
                <w:b/>
                <w:smallCaps/>
                <w:szCs w:val="22"/>
              </w:rPr>
            </w:pPr>
            <w:r w:rsidRPr="00F10D92">
              <w:rPr>
                <w:b/>
                <w:smallCaps/>
                <w:szCs w:val="22"/>
              </w:rPr>
              <w:t>Layout Data</w:t>
            </w:r>
          </w:p>
        </w:tc>
        <w:tc>
          <w:tcPr>
            <w:tcW w:w="4500" w:type="dxa"/>
          </w:tcPr>
          <w:p w14:paraId="4FA82BA4" w14:textId="77777777" w:rsidR="002361A2" w:rsidRPr="00F10D92" w:rsidRDefault="002361A2" w:rsidP="002E1B4B">
            <w:pPr>
              <w:rPr>
                <w:szCs w:val="22"/>
              </w:rPr>
            </w:pPr>
            <w:r w:rsidRPr="00F10D92">
              <w:rPr>
                <w:szCs w:val="22"/>
              </w:rPr>
              <w:t>Spacing</w:t>
            </w:r>
          </w:p>
        </w:tc>
        <w:tc>
          <w:tcPr>
            <w:tcW w:w="1260" w:type="dxa"/>
            <w:gridSpan w:val="2"/>
          </w:tcPr>
          <w:p w14:paraId="019F205A" w14:textId="77777777" w:rsidR="002361A2" w:rsidRPr="00F10D92" w:rsidRDefault="002361A2" w:rsidP="002E1B4B">
            <w:pPr>
              <w:jc w:val="center"/>
              <w:rPr>
                <w:szCs w:val="22"/>
              </w:rPr>
            </w:pPr>
            <w:r>
              <w:rPr>
                <w:szCs w:val="22"/>
              </w:rPr>
              <w:t>35</w:t>
            </w:r>
          </w:p>
        </w:tc>
        <w:tc>
          <w:tcPr>
            <w:tcW w:w="1260" w:type="dxa"/>
          </w:tcPr>
          <w:p w14:paraId="50A8D424" w14:textId="77777777" w:rsidR="002361A2" w:rsidRPr="00F10D92" w:rsidRDefault="002361A2" w:rsidP="002E1B4B">
            <w:pPr>
              <w:jc w:val="center"/>
              <w:rPr>
                <w:szCs w:val="22"/>
              </w:rPr>
            </w:pPr>
            <w:r w:rsidRPr="00F10D92">
              <w:rPr>
                <w:szCs w:val="22"/>
              </w:rPr>
              <w:t>(ft)</w:t>
            </w:r>
          </w:p>
        </w:tc>
      </w:tr>
      <w:tr w:rsidR="002361A2" w:rsidRPr="00F10D92" w14:paraId="107B30B3" w14:textId="77777777" w:rsidTr="002E1B4B">
        <w:tc>
          <w:tcPr>
            <w:tcW w:w="2358" w:type="dxa"/>
          </w:tcPr>
          <w:p w14:paraId="4D787317" w14:textId="77777777" w:rsidR="002361A2" w:rsidRPr="00F10D92" w:rsidRDefault="002361A2" w:rsidP="002E1B4B">
            <w:pPr>
              <w:rPr>
                <w:szCs w:val="22"/>
              </w:rPr>
            </w:pPr>
          </w:p>
        </w:tc>
        <w:tc>
          <w:tcPr>
            <w:tcW w:w="4500" w:type="dxa"/>
          </w:tcPr>
          <w:p w14:paraId="20E4137F"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8CCB651" w14:textId="77777777" w:rsidR="002361A2" w:rsidRPr="00F10D92" w:rsidRDefault="002361A2" w:rsidP="002E1B4B">
            <w:pPr>
              <w:jc w:val="center"/>
              <w:rPr>
                <w:szCs w:val="22"/>
              </w:rPr>
            </w:pPr>
            <w:r>
              <w:rPr>
                <w:szCs w:val="22"/>
              </w:rPr>
              <w:t>Single Sided</w:t>
            </w:r>
          </w:p>
        </w:tc>
      </w:tr>
      <w:tr w:rsidR="002361A2" w:rsidRPr="00F10D92" w14:paraId="35D0E233" w14:textId="77777777" w:rsidTr="002E1B4B">
        <w:tc>
          <w:tcPr>
            <w:tcW w:w="2358" w:type="dxa"/>
          </w:tcPr>
          <w:p w14:paraId="6107EC63" w14:textId="77777777" w:rsidR="002361A2" w:rsidRPr="00F10D92" w:rsidRDefault="002361A2" w:rsidP="002E1B4B">
            <w:pPr>
              <w:rPr>
                <w:szCs w:val="22"/>
              </w:rPr>
            </w:pPr>
          </w:p>
        </w:tc>
        <w:tc>
          <w:tcPr>
            <w:tcW w:w="4500" w:type="dxa"/>
          </w:tcPr>
          <w:p w14:paraId="080475FF"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E2F7DEC"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6EFE88BE" w14:textId="77777777" w:rsidR="002361A2" w:rsidRPr="00F10D92" w:rsidRDefault="002361A2" w:rsidP="002E1B4B">
            <w:pPr>
              <w:jc w:val="center"/>
              <w:rPr>
                <w:szCs w:val="22"/>
              </w:rPr>
            </w:pPr>
            <w:r w:rsidRPr="00F10D92">
              <w:rPr>
                <w:szCs w:val="22"/>
              </w:rPr>
              <w:t>(ft)</w:t>
            </w:r>
          </w:p>
        </w:tc>
      </w:tr>
      <w:tr w:rsidR="002361A2" w:rsidRPr="00F10D92" w14:paraId="24E574D9" w14:textId="77777777" w:rsidTr="002E1B4B">
        <w:tc>
          <w:tcPr>
            <w:tcW w:w="2358" w:type="dxa"/>
          </w:tcPr>
          <w:p w14:paraId="29829E10" w14:textId="77777777" w:rsidR="002361A2" w:rsidRPr="00F10D92" w:rsidRDefault="002361A2" w:rsidP="002E1B4B">
            <w:pPr>
              <w:rPr>
                <w:szCs w:val="22"/>
              </w:rPr>
            </w:pPr>
          </w:p>
        </w:tc>
        <w:tc>
          <w:tcPr>
            <w:tcW w:w="4500" w:type="dxa"/>
          </w:tcPr>
          <w:p w14:paraId="12F695FF" w14:textId="77777777" w:rsidR="002361A2" w:rsidRPr="00F10D92" w:rsidRDefault="002361A2" w:rsidP="002E1B4B">
            <w:pPr>
              <w:rPr>
                <w:szCs w:val="22"/>
              </w:rPr>
            </w:pPr>
          </w:p>
        </w:tc>
        <w:tc>
          <w:tcPr>
            <w:tcW w:w="2520" w:type="dxa"/>
            <w:gridSpan w:val="3"/>
          </w:tcPr>
          <w:p w14:paraId="18E5045F" w14:textId="77777777" w:rsidR="002361A2" w:rsidRPr="00F10D92" w:rsidRDefault="002361A2" w:rsidP="002E1B4B">
            <w:pPr>
              <w:rPr>
                <w:szCs w:val="22"/>
              </w:rPr>
            </w:pPr>
          </w:p>
        </w:tc>
      </w:tr>
      <w:tr w:rsidR="002361A2" w:rsidRPr="00F10D92" w14:paraId="1F67E8EB" w14:textId="77777777" w:rsidTr="002E1B4B">
        <w:tc>
          <w:tcPr>
            <w:tcW w:w="9378" w:type="dxa"/>
            <w:gridSpan w:val="5"/>
          </w:tcPr>
          <w:p w14:paraId="11C0757D" w14:textId="77777777" w:rsidR="002361A2" w:rsidRPr="00F10D92" w:rsidRDefault="002361A2" w:rsidP="002E1B4B">
            <w:pPr>
              <w:rPr>
                <w:szCs w:val="22"/>
              </w:rPr>
            </w:pPr>
            <w:r w:rsidRPr="00F10D92">
              <w:rPr>
                <w:b/>
                <w:szCs w:val="22"/>
              </w:rPr>
              <w:t>NOTE</w:t>
            </w:r>
            <w:r w:rsidRPr="00F10D92">
              <w:rPr>
                <w:szCs w:val="22"/>
              </w:rPr>
              <w:t>:  Variations from the above specified I.E.S. distribution pattern may be requested and acceptance of variations will be subject to review by the Engineer based on how well the performance requirements are met.</w:t>
            </w:r>
          </w:p>
        </w:tc>
      </w:tr>
      <w:tr w:rsidR="002361A2" w:rsidRPr="00F10D92" w14:paraId="63253EB4" w14:textId="77777777" w:rsidTr="002E1B4B">
        <w:tc>
          <w:tcPr>
            <w:tcW w:w="2358" w:type="dxa"/>
          </w:tcPr>
          <w:p w14:paraId="705F5529" w14:textId="77777777" w:rsidR="002361A2" w:rsidRPr="00F10D92" w:rsidRDefault="002361A2" w:rsidP="002E1B4B">
            <w:pPr>
              <w:rPr>
                <w:szCs w:val="22"/>
              </w:rPr>
            </w:pPr>
          </w:p>
        </w:tc>
        <w:tc>
          <w:tcPr>
            <w:tcW w:w="4500" w:type="dxa"/>
          </w:tcPr>
          <w:p w14:paraId="14530547" w14:textId="77777777" w:rsidR="002361A2" w:rsidRPr="00F10D92" w:rsidRDefault="002361A2" w:rsidP="002E1B4B">
            <w:pPr>
              <w:rPr>
                <w:szCs w:val="22"/>
              </w:rPr>
            </w:pPr>
          </w:p>
        </w:tc>
        <w:tc>
          <w:tcPr>
            <w:tcW w:w="2520" w:type="dxa"/>
            <w:gridSpan w:val="3"/>
          </w:tcPr>
          <w:p w14:paraId="4FFE202D" w14:textId="77777777" w:rsidR="002361A2" w:rsidRPr="00F10D92" w:rsidRDefault="002361A2" w:rsidP="002E1B4B">
            <w:pPr>
              <w:rPr>
                <w:szCs w:val="22"/>
              </w:rPr>
            </w:pPr>
          </w:p>
        </w:tc>
      </w:tr>
      <w:tr w:rsidR="002361A2" w:rsidRPr="00F10D92" w14:paraId="7E47170C"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6E36FDC"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4B603C43" w14:textId="77777777" w:rsidTr="002E1B4B">
        <w:tc>
          <w:tcPr>
            <w:tcW w:w="2358" w:type="dxa"/>
          </w:tcPr>
          <w:p w14:paraId="084C162F" w14:textId="77777777" w:rsidR="002361A2" w:rsidRPr="00F10D92" w:rsidRDefault="002361A2" w:rsidP="002E1B4B">
            <w:pPr>
              <w:rPr>
                <w:szCs w:val="22"/>
              </w:rPr>
            </w:pPr>
          </w:p>
        </w:tc>
        <w:tc>
          <w:tcPr>
            <w:tcW w:w="4500" w:type="dxa"/>
          </w:tcPr>
          <w:p w14:paraId="69FBAF10" w14:textId="77777777" w:rsidR="002361A2" w:rsidRPr="00F10D92" w:rsidRDefault="002361A2" w:rsidP="002E1B4B">
            <w:pPr>
              <w:rPr>
                <w:szCs w:val="22"/>
              </w:rPr>
            </w:pPr>
          </w:p>
        </w:tc>
        <w:tc>
          <w:tcPr>
            <w:tcW w:w="2520" w:type="dxa"/>
            <w:gridSpan w:val="3"/>
          </w:tcPr>
          <w:p w14:paraId="7777D62C" w14:textId="77777777" w:rsidR="002361A2" w:rsidRPr="00F10D92" w:rsidRDefault="002361A2" w:rsidP="002E1B4B">
            <w:pPr>
              <w:rPr>
                <w:szCs w:val="22"/>
              </w:rPr>
            </w:pPr>
          </w:p>
        </w:tc>
      </w:tr>
      <w:tr w:rsidR="002361A2" w:rsidRPr="00F10D92" w14:paraId="56C16A43" w14:textId="77777777" w:rsidTr="002E1B4B">
        <w:tc>
          <w:tcPr>
            <w:tcW w:w="9378" w:type="dxa"/>
            <w:gridSpan w:val="5"/>
          </w:tcPr>
          <w:p w14:paraId="45F4ADEE"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38D0066" w14:textId="77777777" w:rsidTr="002E1B4B">
        <w:tc>
          <w:tcPr>
            <w:tcW w:w="2358" w:type="dxa"/>
          </w:tcPr>
          <w:p w14:paraId="55166E45" w14:textId="77777777" w:rsidR="002361A2" w:rsidRPr="00F10D92" w:rsidRDefault="002361A2" w:rsidP="002E1B4B">
            <w:pPr>
              <w:rPr>
                <w:szCs w:val="22"/>
              </w:rPr>
            </w:pPr>
          </w:p>
        </w:tc>
        <w:tc>
          <w:tcPr>
            <w:tcW w:w="4500" w:type="dxa"/>
          </w:tcPr>
          <w:p w14:paraId="5891366A" w14:textId="77777777" w:rsidR="002361A2" w:rsidRPr="00F10D92" w:rsidRDefault="002361A2" w:rsidP="002E1B4B">
            <w:pPr>
              <w:rPr>
                <w:szCs w:val="22"/>
              </w:rPr>
            </w:pPr>
          </w:p>
        </w:tc>
        <w:tc>
          <w:tcPr>
            <w:tcW w:w="2520" w:type="dxa"/>
            <w:gridSpan w:val="3"/>
          </w:tcPr>
          <w:p w14:paraId="55E1692E" w14:textId="77777777" w:rsidR="002361A2" w:rsidRPr="00F10D92" w:rsidRDefault="002361A2" w:rsidP="002E1B4B">
            <w:pPr>
              <w:rPr>
                <w:szCs w:val="22"/>
              </w:rPr>
            </w:pPr>
          </w:p>
        </w:tc>
      </w:tr>
      <w:tr w:rsidR="002361A2" w:rsidRPr="00F10D92" w14:paraId="3686C985" w14:textId="77777777" w:rsidTr="002E1B4B">
        <w:tc>
          <w:tcPr>
            <w:tcW w:w="2358" w:type="dxa"/>
          </w:tcPr>
          <w:p w14:paraId="1355181B" w14:textId="77777777" w:rsidR="002361A2" w:rsidRPr="00F10D92" w:rsidRDefault="002361A2" w:rsidP="002E1B4B">
            <w:pPr>
              <w:rPr>
                <w:b/>
                <w:smallCaps/>
                <w:szCs w:val="22"/>
              </w:rPr>
            </w:pPr>
            <w:r>
              <w:rPr>
                <w:b/>
                <w:smallCaps/>
                <w:szCs w:val="22"/>
              </w:rPr>
              <w:t>Roadway</w:t>
            </w:r>
          </w:p>
        </w:tc>
        <w:tc>
          <w:tcPr>
            <w:tcW w:w="4500" w:type="dxa"/>
          </w:tcPr>
          <w:p w14:paraId="428A8F7D" w14:textId="77777777" w:rsidR="002361A2" w:rsidRPr="00F10D92" w:rsidRDefault="002361A2" w:rsidP="002E1B4B">
            <w:pPr>
              <w:rPr>
                <w:szCs w:val="22"/>
              </w:rPr>
            </w:pPr>
            <w:r w:rsidRPr="00F10D92">
              <w:rPr>
                <w:szCs w:val="22"/>
              </w:rPr>
              <w:t xml:space="preserve">Average Luminance,  </w:t>
            </w:r>
            <w:r w:rsidRPr="00F10D92">
              <w:rPr>
                <w:b/>
                <w:szCs w:val="22"/>
              </w:rPr>
              <w:t>L</w:t>
            </w:r>
            <w:r w:rsidRPr="00F10D92">
              <w:rPr>
                <w:b/>
                <w:szCs w:val="22"/>
                <w:vertAlign w:val="subscript"/>
              </w:rPr>
              <w:t>AVE</w:t>
            </w:r>
          </w:p>
        </w:tc>
        <w:tc>
          <w:tcPr>
            <w:tcW w:w="1080" w:type="dxa"/>
          </w:tcPr>
          <w:p w14:paraId="58AF736B" w14:textId="77777777" w:rsidR="002361A2" w:rsidRPr="00F10D92" w:rsidRDefault="002361A2" w:rsidP="002E1B4B">
            <w:pPr>
              <w:jc w:val="center"/>
              <w:rPr>
                <w:szCs w:val="22"/>
              </w:rPr>
            </w:pPr>
            <w:r>
              <w:rPr>
                <w:szCs w:val="22"/>
              </w:rPr>
              <w:t>1.6</w:t>
            </w:r>
          </w:p>
        </w:tc>
        <w:tc>
          <w:tcPr>
            <w:tcW w:w="1440" w:type="dxa"/>
            <w:gridSpan w:val="2"/>
          </w:tcPr>
          <w:p w14:paraId="5DEBB4D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16A2BBED" w14:textId="77777777" w:rsidTr="002E1B4B">
        <w:tc>
          <w:tcPr>
            <w:tcW w:w="2358" w:type="dxa"/>
          </w:tcPr>
          <w:p w14:paraId="6BEDCC7B" w14:textId="77777777" w:rsidR="002361A2" w:rsidRDefault="002361A2" w:rsidP="002E1B4B">
            <w:pPr>
              <w:rPr>
                <w:b/>
                <w:smallCaps/>
                <w:szCs w:val="22"/>
              </w:rPr>
            </w:pPr>
          </w:p>
        </w:tc>
        <w:tc>
          <w:tcPr>
            <w:tcW w:w="4500" w:type="dxa"/>
          </w:tcPr>
          <w:p w14:paraId="1CCA6A5F" w14:textId="77777777" w:rsidR="002361A2" w:rsidRPr="00F10D92" w:rsidRDefault="002361A2" w:rsidP="002E1B4B">
            <w:pPr>
              <w:rPr>
                <w:szCs w:val="22"/>
              </w:rPr>
            </w:pPr>
          </w:p>
        </w:tc>
        <w:tc>
          <w:tcPr>
            <w:tcW w:w="1080" w:type="dxa"/>
          </w:tcPr>
          <w:p w14:paraId="1C5F7057" w14:textId="77777777" w:rsidR="002361A2" w:rsidRPr="00F10D92" w:rsidRDefault="002361A2" w:rsidP="002E1B4B">
            <w:pPr>
              <w:jc w:val="center"/>
              <w:rPr>
                <w:szCs w:val="22"/>
              </w:rPr>
            </w:pPr>
            <w:r>
              <w:rPr>
                <w:szCs w:val="22"/>
              </w:rPr>
              <w:t>1.2</w:t>
            </w:r>
          </w:p>
        </w:tc>
        <w:tc>
          <w:tcPr>
            <w:tcW w:w="1440" w:type="dxa"/>
            <w:gridSpan w:val="2"/>
          </w:tcPr>
          <w:p w14:paraId="14658B6E"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205F27BF" w14:textId="77777777" w:rsidTr="002E1B4B">
        <w:tc>
          <w:tcPr>
            <w:tcW w:w="2358" w:type="dxa"/>
          </w:tcPr>
          <w:p w14:paraId="7C103914" w14:textId="77777777" w:rsidR="002361A2" w:rsidRPr="00F10D92" w:rsidRDefault="002361A2" w:rsidP="002E1B4B">
            <w:pPr>
              <w:rPr>
                <w:szCs w:val="22"/>
              </w:rPr>
            </w:pPr>
            <w:r w:rsidRPr="00F10D92">
              <w:rPr>
                <w:b/>
                <w:smallCaps/>
                <w:szCs w:val="22"/>
              </w:rPr>
              <w:t>Luminance</w:t>
            </w:r>
          </w:p>
        </w:tc>
        <w:tc>
          <w:tcPr>
            <w:tcW w:w="4500" w:type="dxa"/>
          </w:tcPr>
          <w:p w14:paraId="156AA722"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AVE</w:t>
            </w:r>
            <w:r w:rsidRPr="00F10D92">
              <w:rPr>
                <w:b/>
                <w:szCs w:val="22"/>
              </w:rPr>
              <w:t>/L</w:t>
            </w:r>
            <w:r w:rsidRPr="00F10D92">
              <w:rPr>
                <w:b/>
                <w:szCs w:val="22"/>
                <w:vertAlign w:val="subscript"/>
              </w:rPr>
              <w:t xml:space="preserve">MIN </w:t>
            </w:r>
          </w:p>
        </w:tc>
        <w:tc>
          <w:tcPr>
            <w:tcW w:w="1080" w:type="dxa"/>
            <w:tcBorders>
              <w:top w:val="single" w:sz="12" w:space="0" w:color="auto"/>
            </w:tcBorders>
          </w:tcPr>
          <w:p w14:paraId="379A885D"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E6E166D" w14:textId="77777777" w:rsidR="002361A2" w:rsidRPr="00F10D92" w:rsidRDefault="002361A2" w:rsidP="002E1B4B">
            <w:pPr>
              <w:jc w:val="left"/>
              <w:rPr>
                <w:szCs w:val="22"/>
              </w:rPr>
            </w:pPr>
            <w:r w:rsidRPr="00F10D92">
              <w:rPr>
                <w:szCs w:val="22"/>
              </w:rPr>
              <w:t>(Max)</w:t>
            </w:r>
          </w:p>
        </w:tc>
      </w:tr>
      <w:tr w:rsidR="002361A2" w:rsidRPr="00F10D92" w14:paraId="7CE1D2B1" w14:textId="77777777" w:rsidTr="002E1B4B">
        <w:tc>
          <w:tcPr>
            <w:tcW w:w="2358" w:type="dxa"/>
          </w:tcPr>
          <w:p w14:paraId="7D847D2F" w14:textId="77777777" w:rsidR="002361A2" w:rsidRPr="00F10D92" w:rsidRDefault="002361A2" w:rsidP="002E1B4B">
            <w:pPr>
              <w:rPr>
                <w:szCs w:val="22"/>
              </w:rPr>
            </w:pPr>
          </w:p>
        </w:tc>
        <w:tc>
          <w:tcPr>
            <w:tcW w:w="4500" w:type="dxa"/>
          </w:tcPr>
          <w:p w14:paraId="5EC37A1F"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MAX</w:t>
            </w:r>
            <w:r w:rsidRPr="00F10D92">
              <w:rPr>
                <w:b/>
                <w:szCs w:val="22"/>
              </w:rPr>
              <w:t>/L</w:t>
            </w:r>
            <w:r w:rsidRPr="00F10D92">
              <w:rPr>
                <w:b/>
                <w:szCs w:val="22"/>
                <w:vertAlign w:val="subscript"/>
              </w:rPr>
              <w:t>MIN</w:t>
            </w:r>
          </w:p>
        </w:tc>
        <w:tc>
          <w:tcPr>
            <w:tcW w:w="1080" w:type="dxa"/>
            <w:tcBorders>
              <w:top w:val="single" w:sz="12" w:space="0" w:color="auto"/>
            </w:tcBorders>
          </w:tcPr>
          <w:p w14:paraId="0C30CF7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79366F6" w14:textId="77777777" w:rsidR="002361A2" w:rsidRPr="00F10D92" w:rsidRDefault="002361A2" w:rsidP="002E1B4B">
            <w:pPr>
              <w:jc w:val="left"/>
              <w:rPr>
                <w:szCs w:val="22"/>
              </w:rPr>
            </w:pPr>
            <w:r w:rsidRPr="00F10D92">
              <w:rPr>
                <w:szCs w:val="22"/>
              </w:rPr>
              <w:t>(Max)</w:t>
            </w:r>
          </w:p>
        </w:tc>
      </w:tr>
      <w:tr w:rsidR="002361A2" w:rsidRPr="00F10D92" w14:paraId="22FE8888" w14:textId="77777777" w:rsidTr="002E1B4B">
        <w:tc>
          <w:tcPr>
            <w:tcW w:w="2358" w:type="dxa"/>
          </w:tcPr>
          <w:p w14:paraId="7E5CBCA5" w14:textId="77777777" w:rsidR="002361A2" w:rsidRPr="00F10D92" w:rsidRDefault="002361A2" w:rsidP="002E1B4B">
            <w:pPr>
              <w:rPr>
                <w:szCs w:val="22"/>
              </w:rPr>
            </w:pPr>
          </w:p>
        </w:tc>
        <w:tc>
          <w:tcPr>
            <w:tcW w:w="4500" w:type="dxa"/>
          </w:tcPr>
          <w:p w14:paraId="46BDF8F5" w14:textId="77777777" w:rsidR="002361A2" w:rsidRPr="00F10D92" w:rsidRDefault="002361A2" w:rsidP="002E1B4B">
            <w:pPr>
              <w:rPr>
                <w:szCs w:val="22"/>
              </w:rPr>
            </w:pPr>
            <w:r w:rsidRPr="00F10D92">
              <w:rPr>
                <w:szCs w:val="22"/>
              </w:rPr>
              <w:t xml:space="preserve">Veiling Luminance Ratio,  </w:t>
            </w:r>
            <w:r w:rsidRPr="00F10D92">
              <w:rPr>
                <w:b/>
                <w:szCs w:val="22"/>
              </w:rPr>
              <w:t>L</w:t>
            </w:r>
            <w:r w:rsidRPr="00F10D92">
              <w:rPr>
                <w:b/>
                <w:szCs w:val="22"/>
                <w:vertAlign w:val="subscript"/>
              </w:rPr>
              <w:t>V</w:t>
            </w:r>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104A1F4"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29C5C40A" w14:textId="77777777" w:rsidR="002361A2" w:rsidRPr="00F10D92" w:rsidRDefault="002361A2" w:rsidP="002E1B4B">
            <w:pPr>
              <w:jc w:val="left"/>
              <w:rPr>
                <w:szCs w:val="22"/>
              </w:rPr>
            </w:pPr>
            <w:r w:rsidRPr="00F10D92">
              <w:rPr>
                <w:szCs w:val="22"/>
              </w:rPr>
              <w:t>(Max)</w:t>
            </w:r>
          </w:p>
        </w:tc>
      </w:tr>
    </w:tbl>
    <w:p w14:paraId="19C880AB" w14:textId="77777777" w:rsidR="002361A2" w:rsidRDefault="002361A2" w:rsidP="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6FF357CC" w14:textId="77777777" w:rsidTr="002E1B4B">
        <w:tc>
          <w:tcPr>
            <w:tcW w:w="9378" w:type="dxa"/>
            <w:gridSpan w:val="5"/>
          </w:tcPr>
          <w:p w14:paraId="3BFCE53E"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3</w:t>
            </w:r>
          </w:p>
        </w:tc>
      </w:tr>
      <w:tr w:rsidR="002361A2" w:rsidRPr="00F10D92" w14:paraId="4C528810" w14:textId="77777777" w:rsidTr="002E1B4B">
        <w:tc>
          <w:tcPr>
            <w:tcW w:w="9378" w:type="dxa"/>
            <w:gridSpan w:val="5"/>
          </w:tcPr>
          <w:p w14:paraId="657C0E3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633A3D67" w14:textId="77777777" w:rsidR="002361A2" w:rsidRPr="007F7B95" w:rsidRDefault="002361A2" w:rsidP="002E1B4B">
            <w:pPr>
              <w:spacing w:before="60" w:after="60"/>
              <w:jc w:val="center"/>
              <w:rPr>
                <w:b/>
                <w:szCs w:val="22"/>
              </w:rPr>
            </w:pPr>
            <w:r>
              <w:rPr>
                <w:b/>
                <w:szCs w:val="22"/>
              </w:rPr>
              <w:t>3 LANE</w:t>
            </w:r>
          </w:p>
        </w:tc>
      </w:tr>
      <w:tr w:rsidR="002361A2" w:rsidRPr="00F10D92" w14:paraId="04335AE2"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53A9A04" w14:textId="77777777" w:rsidR="002361A2" w:rsidRPr="00F10D92" w:rsidRDefault="002361A2" w:rsidP="002E1B4B">
            <w:pPr>
              <w:jc w:val="center"/>
              <w:rPr>
                <w:szCs w:val="22"/>
              </w:rPr>
            </w:pPr>
            <w:r w:rsidRPr="00F10D92">
              <w:rPr>
                <w:b/>
                <w:smallCaps/>
                <w:szCs w:val="22"/>
              </w:rPr>
              <w:t>Given Conditions</w:t>
            </w:r>
          </w:p>
        </w:tc>
      </w:tr>
      <w:tr w:rsidR="002361A2" w:rsidRPr="00F10D92" w14:paraId="3DB0F4F5" w14:textId="77777777" w:rsidTr="002E1B4B">
        <w:tc>
          <w:tcPr>
            <w:tcW w:w="9378" w:type="dxa"/>
            <w:gridSpan w:val="5"/>
          </w:tcPr>
          <w:p w14:paraId="413231E5" w14:textId="77777777" w:rsidR="002361A2" w:rsidRPr="00F10D92" w:rsidRDefault="002361A2" w:rsidP="002E1B4B">
            <w:pPr>
              <w:jc w:val="center"/>
              <w:rPr>
                <w:szCs w:val="22"/>
              </w:rPr>
            </w:pPr>
          </w:p>
        </w:tc>
      </w:tr>
      <w:tr w:rsidR="002361A2" w:rsidRPr="00F10D92" w14:paraId="75699D1D" w14:textId="77777777" w:rsidTr="002E1B4B">
        <w:tc>
          <w:tcPr>
            <w:tcW w:w="2358" w:type="dxa"/>
          </w:tcPr>
          <w:p w14:paraId="48B241E1" w14:textId="77777777" w:rsidR="002361A2" w:rsidRPr="00F10D92" w:rsidRDefault="002361A2" w:rsidP="002E1B4B">
            <w:pPr>
              <w:rPr>
                <w:b/>
                <w:szCs w:val="22"/>
              </w:rPr>
            </w:pPr>
            <w:r w:rsidRPr="00F10D92">
              <w:rPr>
                <w:b/>
                <w:smallCaps/>
                <w:szCs w:val="22"/>
              </w:rPr>
              <w:t>Roadway Data</w:t>
            </w:r>
          </w:p>
        </w:tc>
        <w:tc>
          <w:tcPr>
            <w:tcW w:w="4500" w:type="dxa"/>
          </w:tcPr>
          <w:p w14:paraId="79963DA2" w14:textId="77777777" w:rsidR="002361A2" w:rsidRPr="00F10D92" w:rsidRDefault="002361A2" w:rsidP="002E1B4B">
            <w:pPr>
              <w:rPr>
                <w:szCs w:val="22"/>
              </w:rPr>
            </w:pPr>
            <w:r w:rsidRPr="00F10D92">
              <w:rPr>
                <w:szCs w:val="22"/>
              </w:rPr>
              <w:t>Pavement Width</w:t>
            </w:r>
          </w:p>
        </w:tc>
        <w:tc>
          <w:tcPr>
            <w:tcW w:w="1260" w:type="dxa"/>
            <w:gridSpan w:val="2"/>
          </w:tcPr>
          <w:p w14:paraId="13C77B72" w14:textId="77777777" w:rsidR="002361A2" w:rsidRPr="00F10D92" w:rsidRDefault="002361A2" w:rsidP="002E1B4B">
            <w:pPr>
              <w:jc w:val="center"/>
              <w:rPr>
                <w:szCs w:val="22"/>
              </w:rPr>
            </w:pPr>
            <w:r>
              <w:rPr>
                <w:szCs w:val="22"/>
              </w:rPr>
              <w:t>36</w:t>
            </w:r>
          </w:p>
        </w:tc>
        <w:tc>
          <w:tcPr>
            <w:tcW w:w="1260" w:type="dxa"/>
          </w:tcPr>
          <w:p w14:paraId="66D7872C" w14:textId="77777777" w:rsidR="002361A2" w:rsidRPr="00F10D92" w:rsidRDefault="002361A2" w:rsidP="002E1B4B">
            <w:pPr>
              <w:jc w:val="left"/>
              <w:rPr>
                <w:szCs w:val="22"/>
              </w:rPr>
            </w:pPr>
            <w:r w:rsidRPr="00F10D92">
              <w:rPr>
                <w:szCs w:val="22"/>
              </w:rPr>
              <w:t>(ft)</w:t>
            </w:r>
          </w:p>
        </w:tc>
      </w:tr>
      <w:tr w:rsidR="002361A2" w:rsidRPr="00F10D92" w14:paraId="4F9FFDC2" w14:textId="77777777" w:rsidTr="002E1B4B">
        <w:tc>
          <w:tcPr>
            <w:tcW w:w="2358" w:type="dxa"/>
          </w:tcPr>
          <w:p w14:paraId="6FBD6495" w14:textId="77777777" w:rsidR="002361A2" w:rsidRPr="00F10D92" w:rsidRDefault="002361A2" w:rsidP="002E1B4B">
            <w:pPr>
              <w:rPr>
                <w:szCs w:val="22"/>
              </w:rPr>
            </w:pPr>
          </w:p>
        </w:tc>
        <w:tc>
          <w:tcPr>
            <w:tcW w:w="4500" w:type="dxa"/>
          </w:tcPr>
          <w:p w14:paraId="4FC89C7E"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5E286B0F" w14:textId="77777777" w:rsidR="002361A2" w:rsidRPr="00F10D92" w:rsidRDefault="002361A2" w:rsidP="002E1B4B">
            <w:pPr>
              <w:jc w:val="center"/>
              <w:rPr>
                <w:szCs w:val="22"/>
              </w:rPr>
            </w:pPr>
            <w:r>
              <w:rPr>
                <w:szCs w:val="22"/>
              </w:rPr>
              <w:t>3</w:t>
            </w:r>
          </w:p>
        </w:tc>
      </w:tr>
      <w:tr w:rsidR="002361A2" w:rsidRPr="00F10D92" w14:paraId="00F1330E" w14:textId="77777777" w:rsidTr="002E1B4B">
        <w:tc>
          <w:tcPr>
            <w:tcW w:w="2358" w:type="dxa"/>
          </w:tcPr>
          <w:p w14:paraId="47D6D71D" w14:textId="77777777" w:rsidR="002361A2" w:rsidRPr="00F10D92" w:rsidRDefault="002361A2" w:rsidP="002E1B4B">
            <w:pPr>
              <w:rPr>
                <w:szCs w:val="22"/>
              </w:rPr>
            </w:pPr>
          </w:p>
        </w:tc>
        <w:tc>
          <w:tcPr>
            <w:tcW w:w="4500" w:type="dxa"/>
          </w:tcPr>
          <w:p w14:paraId="180752FF"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6C07C3D8" w14:textId="77777777" w:rsidR="002361A2" w:rsidRPr="00F10D92" w:rsidRDefault="002361A2" w:rsidP="002E1B4B">
            <w:pPr>
              <w:jc w:val="center"/>
              <w:rPr>
                <w:szCs w:val="22"/>
              </w:rPr>
            </w:pPr>
            <w:r w:rsidRPr="00F10D92">
              <w:rPr>
                <w:szCs w:val="22"/>
              </w:rPr>
              <w:t>R3</w:t>
            </w:r>
          </w:p>
        </w:tc>
      </w:tr>
      <w:tr w:rsidR="002361A2" w:rsidRPr="00F10D92" w14:paraId="3713AE92" w14:textId="77777777" w:rsidTr="002E1B4B">
        <w:tc>
          <w:tcPr>
            <w:tcW w:w="2358" w:type="dxa"/>
          </w:tcPr>
          <w:p w14:paraId="40403DAF" w14:textId="77777777" w:rsidR="002361A2" w:rsidRPr="00F10D92" w:rsidRDefault="002361A2" w:rsidP="002E1B4B">
            <w:pPr>
              <w:rPr>
                <w:szCs w:val="22"/>
              </w:rPr>
            </w:pPr>
          </w:p>
        </w:tc>
        <w:tc>
          <w:tcPr>
            <w:tcW w:w="4500" w:type="dxa"/>
          </w:tcPr>
          <w:p w14:paraId="7B8B32BF"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2626BC54" w14:textId="77777777" w:rsidR="002361A2" w:rsidRPr="00F10D92" w:rsidRDefault="002361A2" w:rsidP="002E1B4B">
            <w:pPr>
              <w:jc w:val="center"/>
              <w:rPr>
                <w:szCs w:val="22"/>
              </w:rPr>
            </w:pPr>
            <w:r w:rsidRPr="00F10D92">
              <w:rPr>
                <w:szCs w:val="22"/>
              </w:rPr>
              <w:t>.07</w:t>
            </w:r>
          </w:p>
        </w:tc>
      </w:tr>
      <w:tr w:rsidR="002361A2" w:rsidRPr="00F10D92" w14:paraId="06F5E8A9" w14:textId="77777777" w:rsidTr="002E1B4B">
        <w:tc>
          <w:tcPr>
            <w:tcW w:w="2358" w:type="dxa"/>
          </w:tcPr>
          <w:p w14:paraId="091CD888" w14:textId="77777777" w:rsidR="002361A2" w:rsidRDefault="002361A2" w:rsidP="002E1B4B">
            <w:pPr>
              <w:rPr>
                <w:b/>
                <w:smallCaps/>
                <w:szCs w:val="22"/>
              </w:rPr>
            </w:pPr>
          </w:p>
          <w:p w14:paraId="32AB8371"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78DE5C11" w14:textId="77777777" w:rsidR="002361A2" w:rsidRDefault="002361A2" w:rsidP="002E1B4B">
            <w:pPr>
              <w:rPr>
                <w:szCs w:val="22"/>
              </w:rPr>
            </w:pPr>
          </w:p>
          <w:p w14:paraId="057EE61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704E128A" w14:textId="77777777" w:rsidR="002361A2" w:rsidRDefault="002361A2" w:rsidP="002E1B4B">
            <w:pPr>
              <w:jc w:val="center"/>
              <w:rPr>
                <w:szCs w:val="22"/>
              </w:rPr>
            </w:pPr>
          </w:p>
          <w:p w14:paraId="7E2A2094"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3130D610" w14:textId="77777777" w:rsidR="002361A2" w:rsidRDefault="002361A2" w:rsidP="002E1B4B">
            <w:pPr>
              <w:jc w:val="left"/>
              <w:rPr>
                <w:szCs w:val="22"/>
              </w:rPr>
            </w:pPr>
          </w:p>
          <w:p w14:paraId="3990E6E0" w14:textId="77777777" w:rsidR="002361A2" w:rsidRPr="00F10D92" w:rsidRDefault="002361A2" w:rsidP="002E1B4B">
            <w:pPr>
              <w:jc w:val="left"/>
              <w:rPr>
                <w:szCs w:val="22"/>
              </w:rPr>
            </w:pPr>
            <w:r w:rsidRPr="00F10D92">
              <w:rPr>
                <w:szCs w:val="22"/>
              </w:rPr>
              <w:t>(ft)</w:t>
            </w:r>
          </w:p>
        </w:tc>
      </w:tr>
      <w:tr w:rsidR="002361A2" w:rsidRPr="00F10D92" w14:paraId="4C324E99" w14:textId="77777777" w:rsidTr="002E1B4B">
        <w:tc>
          <w:tcPr>
            <w:tcW w:w="2358" w:type="dxa"/>
          </w:tcPr>
          <w:p w14:paraId="22EB413C" w14:textId="77777777" w:rsidR="002361A2" w:rsidRPr="00F10D92" w:rsidRDefault="002361A2" w:rsidP="002E1B4B">
            <w:pPr>
              <w:rPr>
                <w:szCs w:val="22"/>
              </w:rPr>
            </w:pPr>
          </w:p>
        </w:tc>
        <w:tc>
          <w:tcPr>
            <w:tcW w:w="4500" w:type="dxa"/>
          </w:tcPr>
          <w:p w14:paraId="36326A39"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4721D4DD"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77EFF90D" w14:textId="77777777" w:rsidR="002361A2" w:rsidRPr="00F10D92" w:rsidRDefault="002361A2" w:rsidP="002E1B4B">
            <w:pPr>
              <w:jc w:val="left"/>
              <w:rPr>
                <w:szCs w:val="22"/>
              </w:rPr>
            </w:pPr>
            <w:r>
              <w:rPr>
                <w:szCs w:val="22"/>
              </w:rPr>
              <w:t>(degrees)</w:t>
            </w:r>
          </w:p>
        </w:tc>
      </w:tr>
      <w:tr w:rsidR="002361A2" w:rsidRPr="00F10D92" w14:paraId="2C0D9847" w14:textId="77777777" w:rsidTr="002E1B4B">
        <w:tc>
          <w:tcPr>
            <w:tcW w:w="2358" w:type="dxa"/>
          </w:tcPr>
          <w:p w14:paraId="40FE2C8F" w14:textId="77777777" w:rsidR="002361A2" w:rsidRPr="00F10D92" w:rsidRDefault="002361A2" w:rsidP="002E1B4B">
            <w:pPr>
              <w:rPr>
                <w:szCs w:val="22"/>
              </w:rPr>
            </w:pPr>
          </w:p>
        </w:tc>
        <w:tc>
          <w:tcPr>
            <w:tcW w:w="4500" w:type="dxa"/>
            <w:vAlign w:val="center"/>
          </w:tcPr>
          <w:p w14:paraId="72002FC8"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C35F097" w14:textId="77777777" w:rsidR="002361A2" w:rsidRDefault="002361A2" w:rsidP="002E1B4B">
            <w:pPr>
              <w:jc w:val="center"/>
              <w:rPr>
                <w:szCs w:val="22"/>
              </w:rPr>
            </w:pPr>
            <w:r>
              <w:rPr>
                <w:szCs w:val="22"/>
              </w:rPr>
              <w:t>Perpendicular</w:t>
            </w:r>
          </w:p>
          <w:p w14:paraId="0C5B77BF" w14:textId="77777777" w:rsidR="002361A2" w:rsidRDefault="002361A2" w:rsidP="002E1B4B">
            <w:pPr>
              <w:jc w:val="center"/>
              <w:rPr>
                <w:szCs w:val="22"/>
              </w:rPr>
            </w:pPr>
            <w:r>
              <w:rPr>
                <w:szCs w:val="22"/>
              </w:rPr>
              <w:t>to roadway</w:t>
            </w:r>
          </w:p>
        </w:tc>
      </w:tr>
      <w:tr w:rsidR="002361A2" w:rsidRPr="00F10D92" w14:paraId="72D5CA77" w14:textId="77777777" w:rsidTr="002E1B4B">
        <w:tc>
          <w:tcPr>
            <w:tcW w:w="2358" w:type="dxa"/>
          </w:tcPr>
          <w:p w14:paraId="2097B6FC" w14:textId="77777777" w:rsidR="002361A2" w:rsidRPr="00F10D92" w:rsidRDefault="002361A2" w:rsidP="002E1B4B">
            <w:pPr>
              <w:rPr>
                <w:szCs w:val="22"/>
              </w:rPr>
            </w:pPr>
          </w:p>
        </w:tc>
        <w:tc>
          <w:tcPr>
            <w:tcW w:w="4500" w:type="dxa"/>
          </w:tcPr>
          <w:p w14:paraId="77539731" w14:textId="77777777" w:rsidR="002361A2" w:rsidRPr="00F10D92" w:rsidRDefault="002361A2" w:rsidP="002E1B4B">
            <w:pPr>
              <w:rPr>
                <w:szCs w:val="22"/>
              </w:rPr>
            </w:pPr>
            <w:r>
              <w:rPr>
                <w:szCs w:val="22"/>
              </w:rPr>
              <w:t>Set-Back from Edge O</w:t>
            </w:r>
            <w:r w:rsidRPr="00F10D92">
              <w:rPr>
                <w:szCs w:val="22"/>
              </w:rPr>
              <w:t>f Pavement</w:t>
            </w:r>
          </w:p>
        </w:tc>
        <w:tc>
          <w:tcPr>
            <w:tcW w:w="1260" w:type="dxa"/>
            <w:gridSpan w:val="2"/>
            <w:tcBorders>
              <w:top w:val="single" w:sz="12" w:space="0" w:color="auto"/>
              <w:bottom w:val="single" w:sz="12" w:space="0" w:color="auto"/>
            </w:tcBorders>
          </w:tcPr>
          <w:p w14:paraId="5CDC351A"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6EDFB7E" w14:textId="77777777" w:rsidR="002361A2" w:rsidRPr="00F10D92" w:rsidRDefault="002361A2" w:rsidP="002E1B4B">
            <w:pPr>
              <w:jc w:val="left"/>
              <w:rPr>
                <w:szCs w:val="22"/>
              </w:rPr>
            </w:pPr>
            <w:r w:rsidRPr="00F10D92">
              <w:rPr>
                <w:szCs w:val="22"/>
              </w:rPr>
              <w:t>(ft)</w:t>
            </w:r>
          </w:p>
        </w:tc>
      </w:tr>
      <w:tr w:rsidR="002361A2" w:rsidRPr="00F10D92" w14:paraId="1F3B8478" w14:textId="77777777" w:rsidTr="002E1B4B">
        <w:tc>
          <w:tcPr>
            <w:tcW w:w="2358" w:type="dxa"/>
          </w:tcPr>
          <w:p w14:paraId="0EC53231" w14:textId="77777777" w:rsidR="002361A2" w:rsidRPr="00F10D92" w:rsidRDefault="002361A2" w:rsidP="002E1B4B">
            <w:pPr>
              <w:rPr>
                <w:szCs w:val="22"/>
              </w:rPr>
            </w:pPr>
          </w:p>
        </w:tc>
        <w:tc>
          <w:tcPr>
            <w:tcW w:w="4500" w:type="dxa"/>
          </w:tcPr>
          <w:p w14:paraId="3E233820" w14:textId="77777777" w:rsidR="002361A2" w:rsidRPr="00F10D92" w:rsidRDefault="002361A2" w:rsidP="002E1B4B">
            <w:pPr>
              <w:rPr>
                <w:szCs w:val="22"/>
              </w:rPr>
            </w:pPr>
          </w:p>
        </w:tc>
        <w:tc>
          <w:tcPr>
            <w:tcW w:w="2520" w:type="dxa"/>
            <w:gridSpan w:val="3"/>
          </w:tcPr>
          <w:p w14:paraId="682CF18C" w14:textId="77777777" w:rsidR="002361A2" w:rsidRPr="00F10D92" w:rsidRDefault="002361A2" w:rsidP="002E1B4B">
            <w:pPr>
              <w:rPr>
                <w:szCs w:val="22"/>
              </w:rPr>
            </w:pPr>
          </w:p>
        </w:tc>
      </w:tr>
      <w:tr w:rsidR="002361A2" w:rsidRPr="00F10D92" w14:paraId="5F84720C" w14:textId="77777777" w:rsidTr="002E1B4B">
        <w:tc>
          <w:tcPr>
            <w:tcW w:w="2358" w:type="dxa"/>
          </w:tcPr>
          <w:p w14:paraId="4955A5B1" w14:textId="77777777" w:rsidR="002361A2" w:rsidRPr="00F10D92" w:rsidRDefault="002361A2" w:rsidP="002E1B4B">
            <w:pPr>
              <w:rPr>
                <w:szCs w:val="22"/>
              </w:rPr>
            </w:pPr>
            <w:r w:rsidRPr="00F10D92">
              <w:rPr>
                <w:b/>
                <w:smallCaps/>
                <w:szCs w:val="22"/>
              </w:rPr>
              <w:t>Luminaire Data</w:t>
            </w:r>
          </w:p>
        </w:tc>
        <w:tc>
          <w:tcPr>
            <w:tcW w:w="4500" w:type="dxa"/>
          </w:tcPr>
          <w:p w14:paraId="75C256AE"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3B845A2E" w14:textId="77777777" w:rsidR="002361A2" w:rsidRPr="00F10D92" w:rsidRDefault="002361A2" w:rsidP="002E1B4B">
            <w:pPr>
              <w:jc w:val="center"/>
              <w:rPr>
                <w:szCs w:val="22"/>
              </w:rPr>
            </w:pPr>
            <w:r>
              <w:rPr>
                <w:szCs w:val="22"/>
              </w:rPr>
              <w:t>10,000 – 13,500</w:t>
            </w:r>
          </w:p>
        </w:tc>
      </w:tr>
      <w:tr w:rsidR="002361A2" w:rsidRPr="00F10D92" w14:paraId="7970A022" w14:textId="77777777" w:rsidTr="002E1B4B">
        <w:tc>
          <w:tcPr>
            <w:tcW w:w="2358" w:type="dxa"/>
          </w:tcPr>
          <w:p w14:paraId="7718204E" w14:textId="77777777" w:rsidR="002361A2" w:rsidRPr="00F10D92" w:rsidRDefault="002361A2" w:rsidP="002E1B4B">
            <w:pPr>
              <w:rPr>
                <w:szCs w:val="22"/>
              </w:rPr>
            </w:pPr>
          </w:p>
        </w:tc>
        <w:tc>
          <w:tcPr>
            <w:tcW w:w="4500" w:type="dxa"/>
          </w:tcPr>
          <w:p w14:paraId="739C4A64"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DDEDA7C" w14:textId="77777777" w:rsidR="002361A2" w:rsidRPr="00F10D92" w:rsidRDefault="002361A2" w:rsidP="002E1B4B">
            <w:pPr>
              <w:jc w:val="center"/>
              <w:rPr>
                <w:szCs w:val="22"/>
              </w:rPr>
            </w:pPr>
            <w:r>
              <w:rPr>
                <w:szCs w:val="22"/>
              </w:rPr>
              <w:t>0.65</w:t>
            </w:r>
          </w:p>
        </w:tc>
      </w:tr>
      <w:tr w:rsidR="002361A2" w:rsidRPr="00F10D92" w14:paraId="299D7348" w14:textId="77777777" w:rsidTr="002E1B4B">
        <w:tc>
          <w:tcPr>
            <w:tcW w:w="2358" w:type="dxa"/>
          </w:tcPr>
          <w:p w14:paraId="70BC376D" w14:textId="77777777" w:rsidR="002361A2" w:rsidRPr="00F10D92" w:rsidRDefault="002361A2" w:rsidP="002E1B4B">
            <w:pPr>
              <w:rPr>
                <w:szCs w:val="22"/>
              </w:rPr>
            </w:pPr>
          </w:p>
        </w:tc>
        <w:tc>
          <w:tcPr>
            <w:tcW w:w="4500" w:type="dxa"/>
          </w:tcPr>
          <w:p w14:paraId="7FA75332" w14:textId="77777777" w:rsidR="002361A2" w:rsidRPr="00F10D92" w:rsidRDefault="002361A2" w:rsidP="002E1B4B">
            <w:pPr>
              <w:rPr>
                <w:szCs w:val="22"/>
              </w:rPr>
            </w:pPr>
          </w:p>
        </w:tc>
        <w:tc>
          <w:tcPr>
            <w:tcW w:w="2520" w:type="dxa"/>
            <w:gridSpan w:val="3"/>
          </w:tcPr>
          <w:p w14:paraId="512F9615" w14:textId="77777777" w:rsidR="002361A2" w:rsidRPr="00F10D92" w:rsidRDefault="002361A2" w:rsidP="002E1B4B">
            <w:pPr>
              <w:rPr>
                <w:szCs w:val="22"/>
              </w:rPr>
            </w:pPr>
          </w:p>
        </w:tc>
      </w:tr>
      <w:tr w:rsidR="002361A2" w:rsidRPr="00F10D92" w14:paraId="5589B1E5" w14:textId="77777777" w:rsidTr="002E1B4B">
        <w:tc>
          <w:tcPr>
            <w:tcW w:w="2358" w:type="dxa"/>
          </w:tcPr>
          <w:p w14:paraId="185C47DB" w14:textId="77777777" w:rsidR="002361A2" w:rsidRPr="00F10D92" w:rsidRDefault="002361A2" w:rsidP="002E1B4B">
            <w:pPr>
              <w:rPr>
                <w:b/>
                <w:smallCaps/>
                <w:szCs w:val="22"/>
              </w:rPr>
            </w:pPr>
            <w:r w:rsidRPr="00F10D92">
              <w:rPr>
                <w:b/>
                <w:smallCaps/>
                <w:szCs w:val="22"/>
              </w:rPr>
              <w:t>Layout Data</w:t>
            </w:r>
          </w:p>
        </w:tc>
        <w:tc>
          <w:tcPr>
            <w:tcW w:w="4500" w:type="dxa"/>
          </w:tcPr>
          <w:p w14:paraId="273D66F7" w14:textId="77777777" w:rsidR="002361A2" w:rsidRPr="00F10D92" w:rsidRDefault="002361A2" w:rsidP="002E1B4B">
            <w:pPr>
              <w:rPr>
                <w:szCs w:val="22"/>
              </w:rPr>
            </w:pPr>
            <w:r w:rsidRPr="00F10D92">
              <w:rPr>
                <w:szCs w:val="22"/>
              </w:rPr>
              <w:t>Spacing</w:t>
            </w:r>
          </w:p>
        </w:tc>
        <w:tc>
          <w:tcPr>
            <w:tcW w:w="1260" w:type="dxa"/>
            <w:gridSpan w:val="2"/>
          </w:tcPr>
          <w:p w14:paraId="79A3D35D" w14:textId="77777777" w:rsidR="002361A2" w:rsidRPr="00F10D92" w:rsidRDefault="002361A2" w:rsidP="002E1B4B">
            <w:pPr>
              <w:jc w:val="center"/>
              <w:rPr>
                <w:szCs w:val="22"/>
              </w:rPr>
            </w:pPr>
            <w:r>
              <w:rPr>
                <w:szCs w:val="22"/>
              </w:rPr>
              <w:t>50</w:t>
            </w:r>
          </w:p>
        </w:tc>
        <w:tc>
          <w:tcPr>
            <w:tcW w:w="1260" w:type="dxa"/>
          </w:tcPr>
          <w:p w14:paraId="1CF09B7C" w14:textId="77777777" w:rsidR="002361A2" w:rsidRPr="00F10D92" w:rsidRDefault="002361A2" w:rsidP="002E1B4B">
            <w:pPr>
              <w:jc w:val="center"/>
              <w:rPr>
                <w:szCs w:val="22"/>
              </w:rPr>
            </w:pPr>
            <w:r w:rsidRPr="00F10D92">
              <w:rPr>
                <w:szCs w:val="22"/>
              </w:rPr>
              <w:t>(ft)</w:t>
            </w:r>
          </w:p>
        </w:tc>
      </w:tr>
      <w:tr w:rsidR="002361A2" w:rsidRPr="00F10D92" w14:paraId="32880EFC" w14:textId="77777777" w:rsidTr="002E1B4B">
        <w:tc>
          <w:tcPr>
            <w:tcW w:w="2358" w:type="dxa"/>
          </w:tcPr>
          <w:p w14:paraId="1E7A93D5" w14:textId="77777777" w:rsidR="002361A2" w:rsidRPr="00F10D92" w:rsidRDefault="002361A2" w:rsidP="002E1B4B">
            <w:pPr>
              <w:rPr>
                <w:szCs w:val="22"/>
              </w:rPr>
            </w:pPr>
          </w:p>
        </w:tc>
        <w:tc>
          <w:tcPr>
            <w:tcW w:w="4500" w:type="dxa"/>
          </w:tcPr>
          <w:p w14:paraId="5F860C99"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349E2898" w14:textId="77777777" w:rsidR="002361A2" w:rsidRPr="00F10D92" w:rsidRDefault="002361A2" w:rsidP="002E1B4B">
            <w:pPr>
              <w:jc w:val="center"/>
              <w:rPr>
                <w:szCs w:val="22"/>
              </w:rPr>
            </w:pPr>
            <w:r>
              <w:rPr>
                <w:szCs w:val="22"/>
              </w:rPr>
              <w:t>Opposite</w:t>
            </w:r>
          </w:p>
        </w:tc>
      </w:tr>
      <w:tr w:rsidR="002361A2" w:rsidRPr="00F10D92" w14:paraId="6FC00873" w14:textId="77777777" w:rsidTr="002E1B4B">
        <w:tc>
          <w:tcPr>
            <w:tcW w:w="2358" w:type="dxa"/>
          </w:tcPr>
          <w:p w14:paraId="28B3A321" w14:textId="77777777" w:rsidR="002361A2" w:rsidRPr="00F10D92" w:rsidRDefault="002361A2" w:rsidP="002E1B4B">
            <w:pPr>
              <w:rPr>
                <w:szCs w:val="22"/>
              </w:rPr>
            </w:pPr>
          </w:p>
        </w:tc>
        <w:tc>
          <w:tcPr>
            <w:tcW w:w="4500" w:type="dxa"/>
          </w:tcPr>
          <w:p w14:paraId="0E85EAB4"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289BA55"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38BE1889" w14:textId="77777777" w:rsidR="002361A2" w:rsidRPr="00F10D92" w:rsidRDefault="002361A2" w:rsidP="002E1B4B">
            <w:pPr>
              <w:jc w:val="center"/>
              <w:rPr>
                <w:szCs w:val="22"/>
              </w:rPr>
            </w:pPr>
            <w:r w:rsidRPr="00F10D92">
              <w:rPr>
                <w:szCs w:val="22"/>
              </w:rPr>
              <w:t>(ft)</w:t>
            </w:r>
          </w:p>
        </w:tc>
      </w:tr>
      <w:tr w:rsidR="002361A2" w:rsidRPr="00F10D92" w14:paraId="485CBD73" w14:textId="77777777" w:rsidTr="002E1B4B">
        <w:tc>
          <w:tcPr>
            <w:tcW w:w="2358" w:type="dxa"/>
          </w:tcPr>
          <w:p w14:paraId="351104F6" w14:textId="77777777" w:rsidR="002361A2" w:rsidRPr="00F10D92" w:rsidRDefault="002361A2" w:rsidP="002E1B4B">
            <w:pPr>
              <w:rPr>
                <w:szCs w:val="22"/>
              </w:rPr>
            </w:pPr>
          </w:p>
        </w:tc>
        <w:tc>
          <w:tcPr>
            <w:tcW w:w="4500" w:type="dxa"/>
          </w:tcPr>
          <w:p w14:paraId="68F81B78" w14:textId="77777777" w:rsidR="002361A2" w:rsidRPr="00F10D92" w:rsidRDefault="002361A2" w:rsidP="002E1B4B">
            <w:pPr>
              <w:rPr>
                <w:szCs w:val="22"/>
              </w:rPr>
            </w:pPr>
          </w:p>
        </w:tc>
        <w:tc>
          <w:tcPr>
            <w:tcW w:w="2520" w:type="dxa"/>
            <w:gridSpan w:val="3"/>
          </w:tcPr>
          <w:p w14:paraId="1142BD16" w14:textId="77777777" w:rsidR="002361A2" w:rsidRPr="00F10D92" w:rsidRDefault="002361A2" w:rsidP="002E1B4B">
            <w:pPr>
              <w:rPr>
                <w:szCs w:val="22"/>
              </w:rPr>
            </w:pPr>
          </w:p>
        </w:tc>
      </w:tr>
      <w:tr w:rsidR="002361A2" w:rsidRPr="00F10D92" w14:paraId="35813C7B" w14:textId="77777777" w:rsidTr="002E1B4B">
        <w:tc>
          <w:tcPr>
            <w:tcW w:w="9378" w:type="dxa"/>
            <w:gridSpan w:val="5"/>
          </w:tcPr>
          <w:p w14:paraId="28DCB10E" w14:textId="77777777" w:rsidR="002361A2" w:rsidRPr="00F10D92" w:rsidRDefault="002361A2" w:rsidP="002E1B4B">
            <w:pPr>
              <w:rPr>
                <w:szCs w:val="22"/>
              </w:rPr>
            </w:pPr>
            <w:r w:rsidRPr="00F10D92">
              <w:rPr>
                <w:b/>
                <w:szCs w:val="22"/>
              </w:rPr>
              <w:t>NOTE</w:t>
            </w:r>
            <w:r w:rsidRPr="00F10D92">
              <w:rPr>
                <w:szCs w:val="22"/>
              </w:rPr>
              <w:t>:  Variations from the above specified I.E.S. distribution pattern may be requested and acceptance of variations will be subject to review by the Engineer based on how well the performance requirements are met.</w:t>
            </w:r>
          </w:p>
        </w:tc>
      </w:tr>
      <w:tr w:rsidR="002361A2" w:rsidRPr="00F10D92" w14:paraId="4ACB2736" w14:textId="77777777" w:rsidTr="002E1B4B">
        <w:tc>
          <w:tcPr>
            <w:tcW w:w="2358" w:type="dxa"/>
          </w:tcPr>
          <w:p w14:paraId="39F9FEB8" w14:textId="77777777" w:rsidR="002361A2" w:rsidRPr="00F10D92" w:rsidRDefault="002361A2" w:rsidP="002E1B4B">
            <w:pPr>
              <w:rPr>
                <w:szCs w:val="22"/>
              </w:rPr>
            </w:pPr>
          </w:p>
        </w:tc>
        <w:tc>
          <w:tcPr>
            <w:tcW w:w="4500" w:type="dxa"/>
          </w:tcPr>
          <w:p w14:paraId="46ADAFFC" w14:textId="77777777" w:rsidR="002361A2" w:rsidRPr="00F10D92" w:rsidRDefault="002361A2" w:rsidP="002E1B4B">
            <w:pPr>
              <w:rPr>
                <w:szCs w:val="22"/>
              </w:rPr>
            </w:pPr>
          </w:p>
        </w:tc>
        <w:tc>
          <w:tcPr>
            <w:tcW w:w="2520" w:type="dxa"/>
            <w:gridSpan w:val="3"/>
          </w:tcPr>
          <w:p w14:paraId="104539E8" w14:textId="77777777" w:rsidR="002361A2" w:rsidRPr="00F10D92" w:rsidRDefault="002361A2" w:rsidP="002E1B4B">
            <w:pPr>
              <w:rPr>
                <w:szCs w:val="22"/>
              </w:rPr>
            </w:pPr>
          </w:p>
        </w:tc>
      </w:tr>
      <w:tr w:rsidR="002361A2" w:rsidRPr="00F10D92" w14:paraId="5DC94F4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EAC29B7"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561ECBF6" w14:textId="77777777" w:rsidTr="002E1B4B">
        <w:tc>
          <w:tcPr>
            <w:tcW w:w="2358" w:type="dxa"/>
          </w:tcPr>
          <w:p w14:paraId="0EF37C76" w14:textId="77777777" w:rsidR="002361A2" w:rsidRPr="00F10D92" w:rsidRDefault="002361A2" w:rsidP="002E1B4B">
            <w:pPr>
              <w:rPr>
                <w:szCs w:val="22"/>
              </w:rPr>
            </w:pPr>
          </w:p>
        </w:tc>
        <w:tc>
          <w:tcPr>
            <w:tcW w:w="4500" w:type="dxa"/>
          </w:tcPr>
          <w:p w14:paraId="2DFA85A6" w14:textId="77777777" w:rsidR="002361A2" w:rsidRPr="00F10D92" w:rsidRDefault="002361A2" w:rsidP="002E1B4B">
            <w:pPr>
              <w:rPr>
                <w:szCs w:val="22"/>
              </w:rPr>
            </w:pPr>
          </w:p>
        </w:tc>
        <w:tc>
          <w:tcPr>
            <w:tcW w:w="2520" w:type="dxa"/>
            <w:gridSpan w:val="3"/>
          </w:tcPr>
          <w:p w14:paraId="7EE5EF6B" w14:textId="77777777" w:rsidR="002361A2" w:rsidRPr="00F10D92" w:rsidRDefault="002361A2" w:rsidP="002E1B4B">
            <w:pPr>
              <w:rPr>
                <w:szCs w:val="22"/>
              </w:rPr>
            </w:pPr>
          </w:p>
        </w:tc>
      </w:tr>
      <w:tr w:rsidR="002361A2" w:rsidRPr="00F10D92" w14:paraId="3093704D" w14:textId="77777777" w:rsidTr="002E1B4B">
        <w:tc>
          <w:tcPr>
            <w:tcW w:w="9378" w:type="dxa"/>
            <w:gridSpan w:val="5"/>
          </w:tcPr>
          <w:p w14:paraId="76839260"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9B0354C" w14:textId="77777777" w:rsidTr="002E1B4B">
        <w:tc>
          <w:tcPr>
            <w:tcW w:w="2358" w:type="dxa"/>
          </w:tcPr>
          <w:p w14:paraId="23480487" w14:textId="77777777" w:rsidR="002361A2" w:rsidRPr="00F10D92" w:rsidRDefault="002361A2" w:rsidP="002E1B4B">
            <w:pPr>
              <w:rPr>
                <w:szCs w:val="22"/>
              </w:rPr>
            </w:pPr>
          </w:p>
        </w:tc>
        <w:tc>
          <w:tcPr>
            <w:tcW w:w="4500" w:type="dxa"/>
          </w:tcPr>
          <w:p w14:paraId="1CE27E9F" w14:textId="77777777" w:rsidR="002361A2" w:rsidRPr="00F10D92" w:rsidRDefault="002361A2" w:rsidP="002E1B4B">
            <w:pPr>
              <w:rPr>
                <w:szCs w:val="22"/>
              </w:rPr>
            </w:pPr>
          </w:p>
        </w:tc>
        <w:tc>
          <w:tcPr>
            <w:tcW w:w="2520" w:type="dxa"/>
            <w:gridSpan w:val="3"/>
          </w:tcPr>
          <w:p w14:paraId="3820497E" w14:textId="77777777" w:rsidR="002361A2" w:rsidRPr="00F10D92" w:rsidRDefault="002361A2" w:rsidP="002E1B4B">
            <w:pPr>
              <w:rPr>
                <w:szCs w:val="22"/>
              </w:rPr>
            </w:pPr>
          </w:p>
        </w:tc>
      </w:tr>
      <w:tr w:rsidR="002361A2" w:rsidRPr="00F10D92" w14:paraId="185F9B7C" w14:textId="77777777" w:rsidTr="002E1B4B">
        <w:tc>
          <w:tcPr>
            <w:tcW w:w="2358" w:type="dxa"/>
          </w:tcPr>
          <w:p w14:paraId="07F98C3D" w14:textId="77777777" w:rsidR="002361A2" w:rsidRPr="00F10D92" w:rsidRDefault="002361A2" w:rsidP="002E1B4B">
            <w:pPr>
              <w:rPr>
                <w:b/>
                <w:smallCaps/>
                <w:szCs w:val="22"/>
              </w:rPr>
            </w:pPr>
            <w:r>
              <w:rPr>
                <w:b/>
                <w:smallCaps/>
                <w:szCs w:val="22"/>
              </w:rPr>
              <w:t>Roadway</w:t>
            </w:r>
          </w:p>
        </w:tc>
        <w:tc>
          <w:tcPr>
            <w:tcW w:w="4500" w:type="dxa"/>
          </w:tcPr>
          <w:p w14:paraId="0B85BBA8" w14:textId="77777777" w:rsidR="002361A2" w:rsidRPr="00F10D92" w:rsidRDefault="002361A2" w:rsidP="002E1B4B">
            <w:pPr>
              <w:rPr>
                <w:szCs w:val="22"/>
              </w:rPr>
            </w:pPr>
            <w:r w:rsidRPr="00F10D92">
              <w:rPr>
                <w:szCs w:val="22"/>
              </w:rPr>
              <w:t xml:space="preserve">Average Luminance,  </w:t>
            </w:r>
            <w:r w:rsidRPr="00F10D92">
              <w:rPr>
                <w:b/>
                <w:szCs w:val="22"/>
              </w:rPr>
              <w:t>L</w:t>
            </w:r>
            <w:r w:rsidRPr="00F10D92">
              <w:rPr>
                <w:b/>
                <w:szCs w:val="22"/>
                <w:vertAlign w:val="subscript"/>
              </w:rPr>
              <w:t>AVE</w:t>
            </w:r>
          </w:p>
        </w:tc>
        <w:tc>
          <w:tcPr>
            <w:tcW w:w="1080" w:type="dxa"/>
          </w:tcPr>
          <w:p w14:paraId="247CD80D" w14:textId="77777777" w:rsidR="002361A2" w:rsidRPr="00F10D92" w:rsidRDefault="002361A2" w:rsidP="002E1B4B">
            <w:pPr>
              <w:jc w:val="center"/>
              <w:rPr>
                <w:szCs w:val="22"/>
              </w:rPr>
            </w:pPr>
            <w:r>
              <w:rPr>
                <w:szCs w:val="22"/>
              </w:rPr>
              <w:t>1.6</w:t>
            </w:r>
          </w:p>
        </w:tc>
        <w:tc>
          <w:tcPr>
            <w:tcW w:w="1440" w:type="dxa"/>
            <w:gridSpan w:val="2"/>
          </w:tcPr>
          <w:p w14:paraId="64793127"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5C31524D" w14:textId="77777777" w:rsidTr="002E1B4B">
        <w:tc>
          <w:tcPr>
            <w:tcW w:w="2358" w:type="dxa"/>
          </w:tcPr>
          <w:p w14:paraId="26DC9042" w14:textId="77777777" w:rsidR="002361A2" w:rsidRDefault="002361A2" w:rsidP="002E1B4B">
            <w:pPr>
              <w:rPr>
                <w:b/>
                <w:smallCaps/>
                <w:szCs w:val="22"/>
              </w:rPr>
            </w:pPr>
          </w:p>
        </w:tc>
        <w:tc>
          <w:tcPr>
            <w:tcW w:w="4500" w:type="dxa"/>
          </w:tcPr>
          <w:p w14:paraId="7696EDE5" w14:textId="77777777" w:rsidR="002361A2" w:rsidRPr="00F10D92" w:rsidRDefault="002361A2" w:rsidP="002E1B4B">
            <w:pPr>
              <w:rPr>
                <w:szCs w:val="22"/>
              </w:rPr>
            </w:pPr>
          </w:p>
        </w:tc>
        <w:tc>
          <w:tcPr>
            <w:tcW w:w="1080" w:type="dxa"/>
          </w:tcPr>
          <w:p w14:paraId="173153B1" w14:textId="77777777" w:rsidR="002361A2" w:rsidRPr="00F10D92" w:rsidRDefault="002361A2" w:rsidP="002E1B4B">
            <w:pPr>
              <w:jc w:val="center"/>
              <w:rPr>
                <w:szCs w:val="22"/>
              </w:rPr>
            </w:pPr>
            <w:r>
              <w:rPr>
                <w:szCs w:val="22"/>
              </w:rPr>
              <w:t>1.2</w:t>
            </w:r>
          </w:p>
        </w:tc>
        <w:tc>
          <w:tcPr>
            <w:tcW w:w="1440" w:type="dxa"/>
            <w:gridSpan w:val="2"/>
          </w:tcPr>
          <w:p w14:paraId="5A647D8C"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08C566FF" w14:textId="77777777" w:rsidTr="002E1B4B">
        <w:tc>
          <w:tcPr>
            <w:tcW w:w="2358" w:type="dxa"/>
          </w:tcPr>
          <w:p w14:paraId="6B2F4A22" w14:textId="77777777" w:rsidR="002361A2" w:rsidRPr="00F10D92" w:rsidRDefault="002361A2" w:rsidP="002E1B4B">
            <w:pPr>
              <w:rPr>
                <w:szCs w:val="22"/>
              </w:rPr>
            </w:pPr>
            <w:r w:rsidRPr="00F10D92">
              <w:rPr>
                <w:b/>
                <w:smallCaps/>
                <w:szCs w:val="22"/>
              </w:rPr>
              <w:t>Luminance</w:t>
            </w:r>
          </w:p>
        </w:tc>
        <w:tc>
          <w:tcPr>
            <w:tcW w:w="4500" w:type="dxa"/>
          </w:tcPr>
          <w:p w14:paraId="103BE55A"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AVE</w:t>
            </w:r>
            <w:r w:rsidRPr="00F10D92">
              <w:rPr>
                <w:b/>
                <w:szCs w:val="22"/>
              </w:rPr>
              <w:t>/L</w:t>
            </w:r>
            <w:r w:rsidRPr="00F10D92">
              <w:rPr>
                <w:b/>
                <w:szCs w:val="22"/>
                <w:vertAlign w:val="subscript"/>
              </w:rPr>
              <w:t xml:space="preserve">MIN </w:t>
            </w:r>
          </w:p>
        </w:tc>
        <w:tc>
          <w:tcPr>
            <w:tcW w:w="1080" w:type="dxa"/>
            <w:tcBorders>
              <w:top w:val="single" w:sz="12" w:space="0" w:color="auto"/>
            </w:tcBorders>
          </w:tcPr>
          <w:p w14:paraId="64DA6FDB"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2B020D4F" w14:textId="77777777" w:rsidR="002361A2" w:rsidRPr="00F10D92" w:rsidRDefault="002361A2" w:rsidP="002E1B4B">
            <w:pPr>
              <w:jc w:val="left"/>
              <w:rPr>
                <w:szCs w:val="22"/>
              </w:rPr>
            </w:pPr>
            <w:r w:rsidRPr="00F10D92">
              <w:rPr>
                <w:szCs w:val="22"/>
              </w:rPr>
              <w:t>(Max)</w:t>
            </w:r>
          </w:p>
        </w:tc>
      </w:tr>
      <w:tr w:rsidR="002361A2" w:rsidRPr="00F10D92" w14:paraId="1DD71EF2" w14:textId="77777777" w:rsidTr="002E1B4B">
        <w:tc>
          <w:tcPr>
            <w:tcW w:w="2358" w:type="dxa"/>
          </w:tcPr>
          <w:p w14:paraId="180CE934" w14:textId="77777777" w:rsidR="002361A2" w:rsidRPr="00F10D92" w:rsidRDefault="002361A2" w:rsidP="002E1B4B">
            <w:pPr>
              <w:rPr>
                <w:szCs w:val="22"/>
              </w:rPr>
            </w:pPr>
          </w:p>
        </w:tc>
        <w:tc>
          <w:tcPr>
            <w:tcW w:w="4500" w:type="dxa"/>
          </w:tcPr>
          <w:p w14:paraId="425B3BF1"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MAX</w:t>
            </w:r>
            <w:r w:rsidRPr="00F10D92">
              <w:rPr>
                <w:b/>
                <w:szCs w:val="22"/>
              </w:rPr>
              <w:t>/L</w:t>
            </w:r>
            <w:r w:rsidRPr="00F10D92">
              <w:rPr>
                <w:b/>
                <w:szCs w:val="22"/>
                <w:vertAlign w:val="subscript"/>
              </w:rPr>
              <w:t>MIN</w:t>
            </w:r>
          </w:p>
        </w:tc>
        <w:tc>
          <w:tcPr>
            <w:tcW w:w="1080" w:type="dxa"/>
            <w:tcBorders>
              <w:top w:val="single" w:sz="12" w:space="0" w:color="auto"/>
            </w:tcBorders>
          </w:tcPr>
          <w:p w14:paraId="41177467"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3BD963D1" w14:textId="77777777" w:rsidR="002361A2" w:rsidRPr="00F10D92" w:rsidRDefault="002361A2" w:rsidP="002E1B4B">
            <w:pPr>
              <w:jc w:val="left"/>
              <w:rPr>
                <w:szCs w:val="22"/>
              </w:rPr>
            </w:pPr>
            <w:r w:rsidRPr="00F10D92">
              <w:rPr>
                <w:szCs w:val="22"/>
              </w:rPr>
              <w:t>(Max)</w:t>
            </w:r>
          </w:p>
        </w:tc>
      </w:tr>
      <w:tr w:rsidR="002361A2" w:rsidRPr="00F10D92" w14:paraId="73E7C03A" w14:textId="77777777" w:rsidTr="002E1B4B">
        <w:tc>
          <w:tcPr>
            <w:tcW w:w="2358" w:type="dxa"/>
          </w:tcPr>
          <w:p w14:paraId="60CAF178" w14:textId="77777777" w:rsidR="002361A2" w:rsidRPr="00F10D92" w:rsidRDefault="002361A2" w:rsidP="002E1B4B">
            <w:pPr>
              <w:rPr>
                <w:szCs w:val="22"/>
              </w:rPr>
            </w:pPr>
          </w:p>
        </w:tc>
        <w:tc>
          <w:tcPr>
            <w:tcW w:w="4500" w:type="dxa"/>
          </w:tcPr>
          <w:p w14:paraId="649E7457" w14:textId="77777777" w:rsidR="002361A2" w:rsidRPr="00F10D92" w:rsidRDefault="002361A2" w:rsidP="002E1B4B">
            <w:pPr>
              <w:rPr>
                <w:szCs w:val="22"/>
              </w:rPr>
            </w:pPr>
            <w:r w:rsidRPr="00F10D92">
              <w:rPr>
                <w:szCs w:val="22"/>
              </w:rPr>
              <w:t xml:space="preserve">Veiling Luminance Ratio,  </w:t>
            </w:r>
            <w:r w:rsidRPr="00F10D92">
              <w:rPr>
                <w:b/>
                <w:szCs w:val="22"/>
              </w:rPr>
              <w:t>L</w:t>
            </w:r>
            <w:r w:rsidRPr="00F10D92">
              <w:rPr>
                <w:b/>
                <w:szCs w:val="22"/>
                <w:vertAlign w:val="subscript"/>
              </w:rPr>
              <w:t>V</w:t>
            </w:r>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2DE20F17"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5469A4E5" w14:textId="77777777" w:rsidR="002361A2" w:rsidRPr="00F10D92" w:rsidRDefault="002361A2" w:rsidP="002E1B4B">
            <w:pPr>
              <w:jc w:val="left"/>
              <w:rPr>
                <w:szCs w:val="22"/>
              </w:rPr>
            </w:pPr>
            <w:r w:rsidRPr="00F10D92">
              <w:rPr>
                <w:szCs w:val="22"/>
              </w:rPr>
              <w:t>(Max)</w:t>
            </w:r>
          </w:p>
        </w:tc>
      </w:tr>
    </w:tbl>
    <w:p w14:paraId="1CC66583"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F54F9BE" w14:textId="77777777" w:rsidTr="002E1B4B">
        <w:tc>
          <w:tcPr>
            <w:tcW w:w="9378" w:type="dxa"/>
            <w:gridSpan w:val="5"/>
          </w:tcPr>
          <w:p w14:paraId="0231108F"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4</w:t>
            </w:r>
          </w:p>
        </w:tc>
      </w:tr>
      <w:tr w:rsidR="002361A2" w:rsidRPr="00F10D92" w14:paraId="29D35989" w14:textId="77777777" w:rsidTr="002E1B4B">
        <w:tc>
          <w:tcPr>
            <w:tcW w:w="9378" w:type="dxa"/>
            <w:gridSpan w:val="5"/>
          </w:tcPr>
          <w:p w14:paraId="69FDC5EA"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479E9553" w14:textId="77777777" w:rsidR="002361A2" w:rsidRPr="007F7B95" w:rsidRDefault="002361A2" w:rsidP="002E1B4B">
            <w:pPr>
              <w:spacing w:before="60" w:after="60"/>
              <w:jc w:val="center"/>
              <w:rPr>
                <w:b/>
                <w:szCs w:val="22"/>
              </w:rPr>
            </w:pPr>
            <w:r>
              <w:rPr>
                <w:b/>
                <w:szCs w:val="22"/>
              </w:rPr>
              <w:t>4 LANE</w:t>
            </w:r>
          </w:p>
        </w:tc>
      </w:tr>
      <w:tr w:rsidR="002361A2" w:rsidRPr="00F10D92" w14:paraId="2E3CB3C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C1EA214" w14:textId="77777777" w:rsidR="002361A2" w:rsidRPr="00F10D92" w:rsidRDefault="002361A2" w:rsidP="002E1B4B">
            <w:pPr>
              <w:jc w:val="center"/>
              <w:rPr>
                <w:szCs w:val="22"/>
              </w:rPr>
            </w:pPr>
            <w:r w:rsidRPr="00F10D92">
              <w:rPr>
                <w:b/>
                <w:smallCaps/>
                <w:szCs w:val="22"/>
              </w:rPr>
              <w:t>Given Conditions</w:t>
            </w:r>
          </w:p>
        </w:tc>
      </w:tr>
      <w:tr w:rsidR="002361A2" w:rsidRPr="00F10D92" w14:paraId="7C56D516" w14:textId="77777777" w:rsidTr="002E1B4B">
        <w:tc>
          <w:tcPr>
            <w:tcW w:w="9378" w:type="dxa"/>
            <w:gridSpan w:val="5"/>
          </w:tcPr>
          <w:p w14:paraId="69C9C350" w14:textId="77777777" w:rsidR="002361A2" w:rsidRPr="00F10D92" w:rsidRDefault="002361A2" w:rsidP="002E1B4B">
            <w:pPr>
              <w:jc w:val="center"/>
              <w:rPr>
                <w:szCs w:val="22"/>
              </w:rPr>
            </w:pPr>
          </w:p>
        </w:tc>
      </w:tr>
      <w:tr w:rsidR="002361A2" w:rsidRPr="00F10D92" w14:paraId="6789A398" w14:textId="77777777" w:rsidTr="002E1B4B">
        <w:tc>
          <w:tcPr>
            <w:tcW w:w="2358" w:type="dxa"/>
          </w:tcPr>
          <w:p w14:paraId="2A39A4F4" w14:textId="77777777" w:rsidR="002361A2" w:rsidRPr="00F10D92" w:rsidRDefault="002361A2" w:rsidP="002E1B4B">
            <w:pPr>
              <w:rPr>
                <w:b/>
                <w:szCs w:val="22"/>
              </w:rPr>
            </w:pPr>
            <w:r w:rsidRPr="00F10D92">
              <w:rPr>
                <w:b/>
                <w:smallCaps/>
                <w:szCs w:val="22"/>
              </w:rPr>
              <w:t>Roadway Data</w:t>
            </w:r>
          </w:p>
        </w:tc>
        <w:tc>
          <w:tcPr>
            <w:tcW w:w="4500" w:type="dxa"/>
          </w:tcPr>
          <w:p w14:paraId="0079F724" w14:textId="77777777" w:rsidR="002361A2" w:rsidRPr="00F10D92" w:rsidRDefault="002361A2" w:rsidP="002E1B4B">
            <w:pPr>
              <w:rPr>
                <w:szCs w:val="22"/>
              </w:rPr>
            </w:pPr>
            <w:r w:rsidRPr="00F10D92">
              <w:rPr>
                <w:szCs w:val="22"/>
              </w:rPr>
              <w:t>Pavement Width</w:t>
            </w:r>
          </w:p>
        </w:tc>
        <w:tc>
          <w:tcPr>
            <w:tcW w:w="1260" w:type="dxa"/>
            <w:gridSpan w:val="2"/>
          </w:tcPr>
          <w:p w14:paraId="620AD307" w14:textId="77777777" w:rsidR="002361A2" w:rsidRPr="00F10D92" w:rsidRDefault="002361A2" w:rsidP="002E1B4B">
            <w:pPr>
              <w:jc w:val="center"/>
              <w:rPr>
                <w:szCs w:val="22"/>
              </w:rPr>
            </w:pPr>
            <w:r>
              <w:rPr>
                <w:szCs w:val="22"/>
              </w:rPr>
              <w:t>48</w:t>
            </w:r>
          </w:p>
        </w:tc>
        <w:tc>
          <w:tcPr>
            <w:tcW w:w="1260" w:type="dxa"/>
          </w:tcPr>
          <w:p w14:paraId="544EA12A" w14:textId="77777777" w:rsidR="002361A2" w:rsidRPr="00F10D92" w:rsidRDefault="002361A2" w:rsidP="002E1B4B">
            <w:pPr>
              <w:jc w:val="left"/>
              <w:rPr>
                <w:szCs w:val="22"/>
              </w:rPr>
            </w:pPr>
            <w:r w:rsidRPr="00F10D92">
              <w:rPr>
                <w:szCs w:val="22"/>
              </w:rPr>
              <w:t>(ft)</w:t>
            </w:r>
          </w:p>
        </w:tc>
      </w:tr>
      <w:tr w:rsidR="002361A2" w:rsidRPr="00F10D92" w14:paraId="341A877D" w14:textId="77777777" w:rsidTr="002E1B4B">
        <w:tc>
          <w:tcPr>
            <w:tcW w:w="2358" w:type="dxa"/>
          </w:tcPr>
          <w:p w14:paraId="2655E82B" w14:textId="77777777" w:rsidR="002361A2" w:rsidRPr="00F10D92" w:rsidRDefault="002361A2" w:rsidP="002E1B4B">
            <w:pPr>
              <w:rPr>
                <w:szCs w:val="22"/>
              </w:rPr>
            </w:pPr>
          </w:p>
        </w:tc>
        <w:tc>
          <w:tcPr>
            <w:tcW w:w="4500" w:type="dxa"/>
          </w:tcPr>
          <w:p w14:paraId="48B88D51"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B123224" w14:textId="77777777" w:rsidR="002361A2" w:rsidRPr="00F10D92" w:rsidRDefault="002361A2" w:rsidP="002E1B4B">
            <w:pPr>
              <w:jc w:val="center"/>
              <w:rPr>
                <w:szCs w:val="22"/>
              </w:rPr>
            </w:pPr>
            <w:r>
              <w:rPr>
                <w:szCs w:val="22"/>
              </w:rPr>
              <w:t>4</w:t>
            </w:r>
          </w:p>
        </w:tc>
      </w:tr>
      <w:tr w:rsidR="002361A2" w:rsidRPr="00F10D92" w14:paraId="78A3D20B" w14:textId="77777777" w:rsidTr="002E1B4B">
        <w:tc>
          <w:tcPr>
            <w:tcW w:w="2358" w:type="dxa"/>
          </w:tcPr>
          <w:p w14:paraId="78CC9C5A" w14:textId="77777777" w:rsidR="002361A2" w:rsidRPr="00F10D92" w:rsidRDefault="002361A2" w:rsidP="002E1B4B">
            <w:pPr>
              <w:rPr>
                <w:szCs w:val="22"/>
              </w:rPr>
            </w:pPr>
          </w:p>
        </w:tc>
        <w:tc>
          <w:tcPr>
            <w:tcW w:w="4500" w:type="dxa"/>
          </w:tcPr>
          <w:p w14:paraId="5C970FA5"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A401CF6" w14:textId="77777777" w:rsidR="002361A2" w:rsidRPr="00F10D92" w:rsidRDefault="002361A2" w:rsidP="002E1B4B">
            <w:pPr>
              <w:jc w:val="center"/>
              <w:rPr>
                <w:szCs w:val="22"/>
              </w:rPr>
            </w:pPr>
            <w:r w:rsidRPr="00F10D92">
              <w:rPr>
                <w:szCs w:val="22"/>
              </w:rPr>
              <w:t>R3</w:t>
            </w:r>
          </w:p>
        </w:tc>
      </w:tr>
      <w:tr w:rsidR="002361A2" w:rsidRPr="00F10D92" w14:paraId="0810E25D" w14:textId="77777777" w:rsidTr="002E1B4B">
        <w:tc>
          <w:tcPr>
            <w:tcW w:w="2358" w:type="dxa"/>
          </w:tcPr>
          <w:p w14:paraId="3FBDF78B" w14:textId="77777777" w:rsidR="002361A2" w:rsidRPr="00F10D92" w:rsidRDefault="002361A2" w:rsidP="002E1B4B">
            <w:pPr>
              <w:rPr>
                <w:szCs w:val="22"/>
              </w:rPr>
            </w:pPr>
          </w:p>
        </w:tc>
        <w:tc>
          <w:tcPr>
            <w:tcW w:w="4500" w:type="dxa"/>
          </w:tcPr>
          <w:p w14:paraId="75CE5999"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08503514" w14:textId="77777777" w:rsidR="002361A2" w:rsidRPr="00F10D92" w:rsidRDefault="002361A2" w:rsidP="002E1B4B">
            <w:pPr>
              <w:jc w:val="center"/>
              <w:rPr>
                <w:szCs w:val="22"/>
              </w:rPr>
            </w:pPr>
            <w:r w:rsidRPr="00F10D92">
              <w:rPr>
                <w:szCs w:val="22"/>
              </w:rPr>
              <w:t>.07</w:t>
            </w:r>
          </w:p>
        </w:tc>
      </w:tr>
      <w:tr w:rsidR="002361A2" w:rsidRPr="00F10D92" w14:paraId="4596DA27" w14:textId="77777777" w:rsidTr="002E1B4B">
        <w:tc>
          <w:tcPr>
            <w:tcW w:w="2358" w:type="dxa"/>
          </w:tcPr>
          <w:p w14:paraId="0AC8AFB4" w14:textId="77777777" w:rsidR="002361A2" w:rsidRDefault="002361A2" w:rsidP="002E1B4B">
            <w:pPr>
              <w:rPr>
                <w:b/>
                <w:smallCaps/>
                <w:szCs w:val="22"/>
              </w:rPr>
            </w:pPr>
          </w:p>
          <w:p w14:paraId="50093C6B"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D5FBF46" w14:textId="77777777" w:rsidR="002361A2" w:rsidRDefault="002361A2" w:rsidP="002E1B4B">
            <w:pPr>
              <w:rPr>
                <w:szCs w:val="22"/>
              </w:rPr>
            </w:pPr>
          </w:p>
          <w:p w14:paraId="2D399136"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1484819D" w14:textId="77777777" w:rsidR="002361A2" w:rsidRDefault="002361A2" w:rsidP="002E1B4B">
            <w:pPr>
              <w:jc w:val="center"/>
              <w:rPr>
                <w:szCs w:val="22"/>
              </w:rPr>
            </w:pPr>
          </w:p>
          <w:p w14:paraId="3A6D11F8"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055717D6" w14:textId="77777777" w:rsidR="002361A2" w:rsidRDefault="002361A2" w:rsidP="002E1B4B">
            <w:pPr>
              <w:jc w:val="left"/>
              <w:rPr>
                <w:szCs w:val="22"/>
              </w:rPr>
            </w:pPr>
          </w:p>
          <w:p w14:paraId="793A1DD1" w14:textId="77777777" w:rsidR="002361A2" w:rsidRPr="00F10D92" w:rsidRDefault="002361A2" w:rsidP="002E1B4B">
            <w:pPr>
              <w:jc w:val="left"/>
              <w:rPr>
                <w:szCs w:val="22"/>
              </w:rPr>
            </w:pPr>
            <w:r w:rsidRPr="00F10D92">
              <w:rPr>
                <w:szCs w:val="22"/>
              </w:rPr>
              <w:t>(ft)</w:t>
            </w:r>
          </w:p>
        </w:tc>
      </w:tr>
      <w:tr w:rsidR="002361A2" w:rsidRPr="00F10D92" w14:paraId="446F5782" w14:textId="77777777" w:rsidTr="002E1B4B">
        <w:tc>
          <w:tcPr>
            <w:tcW w:w="2358" w:type="dxa"/>
          </w:tcPr>
          <w:p w14:paraId="473BF47E" w14:textId="77777777" w:rsidR="002361A2" w:rsidRPr="00F10D92" w:rsidRDefault="002361A2" w:rsidP="002E1B4B">
            <w:pPr>
              <w:rPr>
                <w:szCs w:val="22"/>
              </w:rPr>
            </w:pPr>
          </w:p>
        </w:tc>
        <w:tc>
          <w:tcPr>
            <w:tcW w:w="4500" w:type="dxa"/>
          </w:tcPr>
          <w:p w14:paraId="621F55F2"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7310C63"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5FB52C3F" w14:textId="77777777" w:rsidR="002361A2" w:rsidRPr="00F10D92" w:rsidRDefault="002361A2" w:rsidP="002E1B4B">
            <w:pPr>
              <w:jc w:val="left"/>
              <w:rPr>
                <w:szCs w:val="22"/>
              </w:rPr>
            </w:pPr>
            <w:r>
              <w:rPr>
                <w:szCs w:val="22"/>
              </w:rPr>
              <w:t>(degrees)</w:t>
            </w:r>
          </w:p>
        </w:tc>
      </w:tr>
      <w:tr w:rsidR="002361A2" w:rsidRPr="00F10D92" w14:paraId="047DFC24" w14:textId="77777777" w:rsidTr="002E1B4B">
        <w:tc>
          <w:tcPr>
            <w:tcW w:w="2358" w:type="dxa"/>
          </w:tcPr>
          <w:p w14:paraId="7E7D0245" w14:textId="77777777" w:rsidR="002361A2" w:rsidRPr="00F10D92" w:rsidRDefault="002361A2" w:rsidP="002E1B4B">
            <w:pPr>
              <w:rPr>
                <w:szCs w:val="22"/>
              </w:rPr>
            </w:pPr>
          </w:p>
        </w:tc>
        <w:tc>
          <w:tcPr>
            <w:tcW w:w="4500" w:type="dxa"/>
            <w:vAlign w:val="center"/>
          </w:tcPr>
          <w:p w14:paraId="1CCD0E6D"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1AF1ABB" w14:textId="77777777" w:rsidR="002361A2" w:rsidRDefault="002361A2" w:rsidP="002E1B4B">
            <w:pPr>
              <w:jc w:val="center"/>
              <w:rPr>
                <w:szCs w:val="22"/>
              </w:rPr>
            </w:pPr>
            <w:r>
              <w:rPr>
                <w:szCs w:val="22"/>
              </w:rPr>
              <w:t>Perpendicular</w:t>
            </w:r>
          </w:p>
          <w:p w14:paraId="35A13513" w14:textId="77777777" w:rsidR="002361A2" w:rsidRDefault="002361A2" w:rsidP="002E1B4B">
            <w:pPr>
              <w:jc w:val="center"/>
              <w:rPr>
                <w:szCs w:val="22"/>
              </w:rPr>
            </w:pPr>
            <w:r>
              <w:rPr>
                <w:szCs w:val="22"/>
              </w:rPr>
              <w:t>to roadway</w:t>
            </w:r>
          </w:p>
        </w:tc>
      </w:tr>
      <w:tr w:rsidR="002361A2" w:rsidRPr="00F10D92" w14:paraId="0DB9AFB6" w14:textId="77777777" w:rsidTr="002E1B4B">
        <w:tc>
          <w:tcPr>
            <w:tcW w:w="2358" w:type="dxa"/>
          </w:tcPr>
          <w:p w14:paraId="703E9A36" w14:textId="77777777" w:rsidR="002361A2" w:rsidRPr="00F10D92" w:rsidRDefault="002361A2" w:rsidP="002E1B4B">
            <w:pPr>
              <w:rPr>
                <w:szCs w:val="22"/>
              </w:rPr>
            </w:pPr>
          </w:p>
        </w:tc>
        <w:tc>
          <w:tcPr>
            <w:tcW w:w="4500" w:type="dxa"/>
          </w:tcPr>
          <w:p w14:paraId="2CAEFF1B" w14:textId="77777777" w:rsidR="002361A2" w:rsidRPr="00F10D92" w:rsidRDefault="002361A2" w:rsidP="002E1B4B">
            <w:pPr>
              <w:rPr>
                <w:szCs w:val="22"/>
              </w:rPr>
            </w:pPr>
            <w:r>
              <w:rPr>
                <w:szCs w:val="22"/>
              </w:rPr>
              <w:t>Set-Back from Edge O</w:t>
            </w:r>
            <w:r w:rsidRPr="00F10D92">
              <w:rPr>
                <w:szCs w:val="22"/>
              </w:rPr>
              <w:t>f Pavement</w:t>
            </w:r>
          </w:p>
        </w:tc>
        <w:tc>
          <w:tcPr>
            <w:tcW w:w="1260" w:type="dxa"/>
            <w:gridSpan w:val="2"/>
            <w:tcBorders>
              <w:top w:val="single" w:sz="12" w:space="0" w:color="auto"/>
              <w:bottom w:val="single" w:sz="12" w:space="0" w:color="auto"/>
            </w:tcBorders>
          </w:tcPr>
          <w:p w14:paraId="507D817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DC2663" w14:textId="77777777" w:rsidR="002361A2" w:rsidRPr="00F10D92" w:rsidRDefault="002361A2" w:rsidP="002E1B4B">
            <w:pPr>
              <w:jc w:val="left"/>
              <w:rPr>
                <w:szCs w:val="22"/>
              </w:rPr>
            </w:pPr>
            <w:r w:rsidRPr="00F10D92">
              <w:rPr>
                <w:szCs w:val="22"/>
              </w:rPr>
              <w:t>(ft)</w:t>
            </w:r>
          </w:p>
        </w:tc>
      </w:tr>
      <w:tr w:rsidR="002361A2" w:rsidRPr="00F10D92" w14:paraId="28DE81D5" w14:textId="77777777" w:rsidTr="002E1B4B">
        <w:tc>
          <w:tcPr>
            <w:tcW w:w="2358" w:type="dxa"/>
          </w:tcPr>
          <w:p w14:paraId="27968374" w14:textId="77777777" w:rsidR="002361A2" w:rsidRPr="00F10D92" w:rsidRDefault="002361A2" w:rsidP="002E1B4B">
            <w:pPr>
              <w:rPr>
                <w:szCs w:val="22"/>
              </w:rPr>
            </w:pPr>
          </w:p>
        </w:tc>
        <w:tc>
          <w:tcPr>
            <w:tcW w:w="4500" w:type="dxa"/>
          </w:tcPr>
          <w:p w14:paraId="543DC4AB" w14:textId="77777777" w:rsidR="002361A2" w:rsidRPr="00F10D92" w:rsidRDefault="002361A2" w:rsidP="002E1B4B">
            <w:pPr>
              <w:rPr>
                <w:szCs w:val="22"/>
              </w:rPr>
            </w:pPr>
          </w:p>
        </w:tc>
        <w:tc>
          <w:tcPr>
            <w:tcW w:w="2520" w:type="dxa"/>
            <w:gridSpan w:val="3"/>
          </w:tcPr>
          <w:p w14:paraId="60AEB18E" w14:textId="77777777" w:rsidR="002361A2" w:rsidRPr="00F10D92" w:rsidRDefault="002361A2" w:rsidP="002E1B4B">
            <w:pPr>
              <w:rPr>
                <w:szCs w:val="22"/>
              </w:rPr>
            </w:pPr>
          </w:p>
        </w:tc>
      </w:tr>
      <w:tr w:rsidR="002361A2" w:rsidRPr="00F10D92" w14:paraId="6D343541" w14:textId="77777777" w:rsidTr="002E1B4B">
        <w:tc>
          <w:tcPr>
            <w:tcW w:w="2358" w:type="dxa"/>
          </w:tcPr>
          <w:p w14:paraId="7B279BC5" w14:textId="77777777" w:rsidR="002361A2" w:rsidRPr="00F10D92" w:rsidRDefault="002361A2" w:rsidP="002E1B4B">
            <w:pPr>
              <w:rPr>
                <w:szCs w:val="22"/>
              </w:rPr>
            </w:pPr>
            <w:r w:rsidRPr="00F10D92">
              <w:rPr>
                <w:b/>
                <w:smallCaps/>
                <w:szCs w:val="22"/>
              </w:rPr>
              <w:t>Luminaire Data</w:t>
            </w:r>
          </w:p>
        </w:tc>
        <w:tc>
          <w:tcPr>
            <w:tcW w:w="4500" w:type="dxa"/>
          </w:tcPr>
          <w:p w14:paraId="398FDB23" w14:textId="77777777" w:rsidR="002361A2" w:rsidRPr="00F10D92" w:rsidRDefault="002361A2" w:rsidP="002E1B4B">
            <w:pPr>
              <w:rPr>
                <w:szCs w:val="22"/>
              </w:rPr>
            </w:pPr>
            <w:r w:rsidRPr="00F10D92">
              <w:rPr>
                <w:szCs w:val="22"/>
              </w:rPr>
              <w:t>L</w:t>
            </w:r>
            <w:r>
              <w:rPr>
                <w:szCs w:val="22"/>
              </w:rPr>
              <w:t>umens</w:t>
            </w:r>
          </w:p>
        </w:tc>
        <w:tc>
          <w:tcPr>
            <w:tcW w:w="2520" w:type="dxa"/>
            <w:gridSpan w:val="3"/>
            <w:tcBorders>
              <w:bottom w:val="single" w:sz="4" w:space="0" w:color="auto"/>
            </w:tcBorders>
          </w:tcPr>
          <w:p w14:paraId="5ED6B03E" w14:textId="77777777" w:rsidR="002361A2" w:rsidRPr="00F10D92" w:rsidRDefault="002361A2" w:rsidP="002E1B4B">
            <w:pPr>
              <w:jc w:val="center"/>
              <w:rPr>
                <w:szCs w:val="22"/>
              </w:rPr>
            </w:pPr>
            <w:r>
              <w:rPr>
                <w:szCs w:val="22"/>
              </w:rPr>
              <w:t>10,000 – 13,500</w:t>
            </w:r>
          </w:p>
        </w:tc>
      </w:tr>
      <w:tr w:rsidR="002361A2" w:rsidRPr="00F10D92" w14:paraId="7A421680" w14:textId="77777777" w:rsidTr="002E1B4B">
        <w:tc>
          <w:tcPr>
            <w:tcW w:w="2358" w:type="dxa"/>
          </w:tcPr>
          <w:p w14:paraId="06EBECB0" w14:textId="77777777" w:rsidR="002361A2" w:rsidRPr="00F10D92" w:rsidRDefault="002361A2" w:rsidP="002E1B4B">
            <w:pPr>
              <w:rPr>
                <w:szCs w:val="22"/>
              </w:rPr>
            </w:pPr>
          </w:p>
        </w:tc>
        <w:tc>
          <w:tcPr>
            <w:tcW w:w="4500" w:type="dxa"/>
          </w:tcPr>
          <w:p w14:paraId="23E3C8F9" w14:textId="77777777" w:rsidR="002361A2" w:rsidRPr="00F10D92" w:rsidRDefault="002361A2" w:rsidP="002E1B4B">
            <w:pPr>
              <w:rPr>
                <w:szCs w:val="22"/>
              </w:rPr>
            </w:pPr>
            <w:r w:rsidRPr="00F10D92">
              <w:rPr>
                <w:szCs w:val="22"/>
              </w:rPr>
              <w:t>Total Light Loss Factor</w:t>
            </w:r>
          </w:p>
        </w:tc>
        <w:tc>
          <w:tcPr>
            <w:tcW w:w="2520" w:type="dxa"/>
            <w:gridSpan w:val="3"/>
            <w:tcBorders>
              <w:top w:val="single" w:sz="4" w:space="0" w:color="auto"/>
            </w:tcBorders>
          </w:tcPr>
          <w:p w14:paraId="74A1B24C" w14:textId="77777777" w:rsidR="002361A2" w:rsidRPr="00F10D92" w:rsidRDefault="002361A2" w:rsidP="002E1B4B">
            <w:pPr>
              <w:jc w:val="center"/>
              <w:rPr>
                <w:szCs w:val="22"/>
              </w:rPr>
            </w:pPr>
            <w:r>
              <w:rPr>
                <w:szCs w:val="22"/>
              </w:rPr>
              <w:t>0.65</w:t>
            </w:r>
          </w:p>
        </w:tc>
      </w:tr>
      <w:tr w:rsidR="002361A2" w:rsidRPr="00F10D92" w14:paraId="1844968F" w14:textId="77777777" w:rsidTr="002E1B4B">
        <w:tc>
          <w:tcPr>
            <w:tcW w:w="2358" w:type="dxa"/>
          </w:tcPr>
          <w:p w14:paraId="5466274E" w14:textId="77777777" w:rsidR="002361A2" w:rsidRPr="00F10D92" w:rsidRDefault="002361A2" w:rsidP="002E1B4B">
            <w:pPr>
              <w:rPr>
                <w:szCs w:val="22"/>
              </w:rPr>
            </w:pPr>
          </w:p>
        </w:tc>
        <w:tc>
          <w:tcPr>
            <w:tcW w:w="4500" w:type="dxa"/>
          </w:tcPr>
          <w:p w14:paraId="6DFED072" w14:textId="77777777" w:rsidR="002361A2" w:rsidRPr="00F10D92" w:rsidRDefault="002361A2" w:rsidP="002E1B4B">
            <w:pPr>
              <w:rPr>
                <w:szCs w:val="22"/>
              </w:rPr>
            </w:pPr>
          </w:p>
        </w:tc>
        <w:tc>
          <w:tcPr>
            <w:tcW w:w="2520" w:type="dxa"/>
            <w:gridSpan w:val="3"/>
            <w:tcBorders>
              <w:top w:val="single" w:sz="4" w:space="0" w:color="auto"/>
            </w:tcBorders>
          </w:tcPr>
          <w:p w14:paraId="638FA1F1" w14:textId="77777777" w:rsidR="002361A2" w:rsidRPr="00F10D92" w:rsidRDefault="002361A2" w:rsidP="002E1B4B">
            <w:pPr>
              <w:rPr>
                <w:szCs w:val="22"/>
              </w:rPr>
            </w:pPr>
          </w:p>
        </w:tc>
      </w:tr>
      <w:tr w:rsidR="002361A2" w:rsidRPr="00F10D92" w14:paraId="105452EC" w14:textId="77777777" w:rsidTr="002E1B4B">
        <w:tc>
          <w:tcPr>
            <w:tcW w:w="2358" w:type="dxa"/>
          </w:tcPr>
          <w:p w14:paraId="1A50B708" w14:textId="77777777" w:rsidR="002361A2" w:rsidRPr="00F10D92" w:rsidRDefault="002361A2" w:rsidP="002E1B4B">
            <w:pPr>
              <w:rPr>
                <w:b/>
                <w:smallCaps/>
                <w:szCs w:val="22"/>
              </w:rPr>
            </w:pPr>
            <w:r w:rsidRPr="00F10D92">
              <w:rPr>
                <w:b/>
                <w:smallCaps/>
                <w:szCs w:val="22"/>
              </w:rPr>
              <w:t>Layout Data</w:t>
            </w:r>
          </w:p>
        </w:tc>
        <w:tc>
          <w:tcPr>
            <w:tcW w:w="4500" w:type="dxa"/>
          </w:tcPr>
          <w:p w14:paraId="258A6189" w14:textId="77777777" w:rsidR="002361A2" w:rsidRPr="00F10D92" w:rsidRDefault="002361A2" w:rsidP="002E1B4B">
            <w:pPr>
              <w:rPr>
                <w:szCs w:val="22"/>
              </w:rPr>
            </w:pPr>
            <w:r w:rsidRPr="00F10D92">
              <w:rPr>
                <w:szCs w:val="22"/>
              </w:rPr>
              <w:t>Spacing</w:t>
            </w:r>
          </w:p>
        </w:tc>
        <w:tc>
          <w:tcPr>
            <w:tcW w:w="1260" w:type="dxa"/>
            <w:gridSpan w:val="2"/>
          </w:tcPr>
          <w:p w14:paraId="48CC7E04" w14:textId="77777777" w:rsidR="002361A2" w:rsidRPr="00F10D92" w:rsidRDefault="002361A2" w:rsidP="002E1B4B">
            <w:pPr>
              <w:jc w:val="center"/>
              <w:rPr>
                <w:szCs w:val="22"/>
              </w:rPr>
            </w:pPr>
            <w:r>
              <w:rPr>
                <w:szCs w:val="22"/>
              </w:rPr>
              <w:t>45</w:t>
            </w:r>
          </w:p>
        </w:tc>
        <w:tc>
          <w:tcPr>
            <w:tcW w:w="1260" w:type="dxa"/>
          </w:tcPr>
          <w:p w14:paraId="680B3099" w14:textId="77777777" w:rsidR="002361A2" w:rsidRPr="00F10D92" w:rsidRDefault="002361A2" w:rsidP="002E1B4B">
            <w:pPr>
              <w:jc w:val="center"/>
              <w:rPr>
                <w:szCs w:val="22"/>
              </w:rPr>
            </w:pPr>
            <w:r w:rsidRPr="00F10D92">
              <w:rPr>
                <w:szCs w:val="22"/>
              </w:rPr>
              <w:t>(ft)</w:t>
            </w:r>
          </w:p>
        </w:tc>
      </w:tr>
      <w:tr w:rsidR="002361A2" w:rsidRPr="00F10D92" w14:paraId="1B76C24B" w14:textId="77777777" w:rsidTr="002E1B4B">
        <w:tc>
          <w:tcPr>
            <w:tcW w:w="2358" w:type="dxa"/>
          </w:tcPr>
          <w:p w14:paraId="0DFDEC72" w14:textId="77777777" w:rsidR="002361A2" w:rsidRPr="00F10D92" w:rsidRDefault="002361A2" w:rsidP="002E1B4B">
            <w:pPr>
              <w:rPr>
                <w:szCs w:val="22"/>
              </w:rPr>
            </w:pPr>
          </w:p>
        </w:tc>
        <w:tc>
          <w:tcPr>
            <w:tcW w:w="4500" w:type="dxa"/>
          </w:tcPr>
          <w:p w14:paraId="61649A8B"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B89AB1F" w14:textId="77777777" w:rsidR="002361A2" w:rsidRPr="00F10D92" w:rsidRDefault="002361A2" w:rsidP="002E1B4B">
            <w:pPr>
              <w:jc w:val="center"/>
              <w:rPr>
                <w:szCs w:val="22"/>
              </w:rPr>
            </w:pPr>
            <w:r>
              <w:rPr>
                <w:szCs w:val="22"/>
              </w:rPr>
              <w:t>Opposite</w:t>
            </w:r>
          </w:p>
        </w:tc>
      </w:tr>
      <w:tr w:rsidR="002361A2" w:rsidRPr="00F10D92" w14:paraId="1C28357F" w14:textId="77777777" w:rsidTr="002E1B4B">
        <w:tc>
          <w:tcPr>
            <w:tcW w:w="2358" w:type="dxa"/>
          </w:tcPr>
          <w:p w14:paraId="36087ECE" w14:textId="77777777" w:rsidR="002361A2" w:rsidRPr="00F10D92" w:rsidRDefault="002361A2" w:rsidP="002E1B4B">
            <w:pPr>
              <w:rPr>
                <w:szCs w:val="22"/>
              </w:rPr>
            </w:pPr>
          </w:p>
        </w:tc>
        <w:tc>
          <w:tcPr>
            <w:tcW w:w="4500" w:type="dxa"/>
          </w:tcPr>
          <w:p w14:paraId="7EF56A37"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7F8C7D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E16CFA2" w14:textId="77777777" w:rsidR="002361A2" w:rsidRPr="00F10D92" w:rsidRDefault="002361A2" w:rsidP="002E1B4B">
            <w:pPr>
              <w:jc w:val="center"/>
              <w:rPr>
                <w:szCs w:val="22"/>
              </w:rPr>
            </w:pPr>
            <w:r w:rsidRPr="00F10D92">
              <w:rPr>
                <w:szCs w:val="22"/>
              </w:rPr>
              <w:t>(ft)</w:t>
            </w:r>
          </w:p>
        </w:tc>
      </w:tr>
      <w:tr w:rsidR="002361A2" w:rsidRPr="00F10D92" w14:paraId="4E59CF7F" w14:textId="77777777" w:rsidTr="002E1B4B">
        <w:tc>
          <w:tcPr>
            <w:tcW w:w="2358" w:type="dxa"/>
          </w:tcPr>
          <w:p w14:paraId="4D991317" w14:textId="77777777" w:rsidR="002361A2" w:rsidRPr="00F10D92" w:rsidRDefault="002361A2" w:rsidP="002E1B4B">
            <w:pPr>
              <w:rPr>
                <w:szCs w:val="22"/>
              </w:rPr>
            </w:pPr>
          </w:p>
        </w:tc>
        <w:tc>
          <w:tcPr>
            <w:tcW w:w="4500" w:type="dxa"/>
          </w:tcPr>
          <w:p w14:paraId="047E3DEA" w14:textId="77777777" w:rsidR="002361A2" w:rsidRPr="00F10D92" w:rsidRDefault="002361A2" w:rsidP="002E1B4B">
            <w:pPr>
              <w:rPr>
                <w:szCs w:val="22"/>
              </w:rPr>
            </w:pPr>
          </w:p>
        </w:tc>
        <w:tc>
          <w:tcPr>
            <w:tcW w:w="2520" w:type="dxa"/>
            <w:gridSpan w:val="3"/>
          </w:tcPr>
          <w:p w14:paraId="7A19E457" w14:textId="77777777" w:rsidR="002361A2" w:rsidRPr="00F10D92" w:rsidRDefault="002361A2" w:rsidP="002E1B4B">
            <w:pPr>
              <w:rPr>
                <w:szCs w:val="22"/>
              </w:rPr>
            </w:pPr>
          </w:p>
        </w:tc>
      </w:tr>
      <w:tr w:rsidR="002361A2" w:rsidRPr="00F10D92" w14:paraId="750D8648" w14:textId="77777777" w:rsidTr="002E1B4B">
        <w:tc>
          <w:tcPr>
            <w:tcW w:w="9378" w:type="dxa"/>
            <w:gridSpan w:val="5"/>
          </w:tcPr>
          <w:p w14:paraId="667A1892" w14:textId="77777777" w:rsidR="002361A2" w:rsidRPr="00F10D92" w:rsidRDefault="002361A2" w:rsidP="002E1B4B">
            <w:pPr>
              <w:rPr>
                <w:szCs w:val="22"/>
              </w:rPr>
            </w:pPr>
            <w:r w:rsidRPr="00F10D92">
              <w:rPr>
                <w:b/>
                <w:szCs w:val="22"/>
              </w:rPr>
              <w:t>NOTE</w:t>
            </w:r>
            <w:r w:rsidRPr="00F10D92">
              <w:rPr>
                <w:szCs w:val="22"/>
              </w:rPr>
              <w:t>:  Variations from the above specified I.E.S. distribution pattern may be requested and acceptance of variations will be subject to review by the Engineer based on how well the performance requirements are met.</w:t>
            </w:r>
          </w:p>
        </w:tc>
      </w:tr>
      <w:tr w:rsidR="002361A2" w:rsidRPr="00F10D92" w14:paraId="2127EDDA" w14:textId="77777777" w:rsidTr="002E1B4B">
        <w:tc>
          <w:tcPr>
            <w:tcW w:w="2358" w:type="dxa"/>
          </w:tcPr>
          <w:p w14:paraId="22E571EB" w14:textId="77777777" w:rsidR="002361A2" w:rsidRPr="00F10D92" w:rsidRDefault="002361A2" w:rsidP="002E1B4B">
            <w:pPr>
              <w:rPr>
                <w:szCs w:val="22"/>
              </w:rPr>
            </w:pPr>
          </w:p>
        </w:tc>
        <w:tc>
          <w:tcPr>
            <w:tcW w:w="4500" w:type="dxa"/>
          </w:tcPr>
          <w:p w14:paraId="574FFE4A" w14:textId="77777777" w:rsidR="002361A2" w:rsidRPr="00F10D92" w:rsidRDefault="002361A2" w:rsidP="002E1B4B">
            <w:pPr>
              <w:rPr>
                <w:szCs w:val="22"/>
              </w:rPr>
            </w:pPr>
          </w:p>
        </w:tc>
        <w:tc>
          <w:tcPr>
            <w:tcW w:w="2520" w:type="dxa"/>
            <w:gridSpan w:val="3"/>
          </w:tcPr>
          <w:p w14:paraId="32DB4662" w14:textId="77777777" w:rsidR="002361A2" w:rsidRPr="00F10D92" w:rsidRDefault="002361A2" w:rsidP="002E1B4B">
            <w:pPr>
              <w:rPr>
                <w:szCs w:val="22"/>
              </w:rPr>
            </w:pPr>
          </w:p>
        </w:tc>
      </w:tr>
      <w:tr w:rsidR="002361A2" w:rsidRPr="00F10D92" w14:paraId="0EFE4F9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3DC8C48"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711AEE82" w14:textId="77777777" w:rsidTr="002E1B4B">
        <w:tc>
          <w:tcPr>
            <w:tcW w:w="2358" w:type="dxa"/>
          </w:tcPr>
          <w:p w14:paraId="4D403EDA" w14:textId="77777777" w:rsidR="002361A2" w:rsidRPr="00F10D92" w:rsidRDefault="002361A2" w:rsidP="002E1B4B">
            <w:pPr>
              <w:rPr>
                <w:szCs w:val="22"/>
              </w:rPr>
            </w:pPr>
          </w:p>
        </w:tc>
        <w:tc>
          <w:tcPr>
            <w:tcW w:w="4500" w:type="dxa"/>
          </w:tcPr>
          <w:p w14:paraId="34B819B9" w14:textId="77777777" w:rsidR="002361A2" w:rsidRPr="00F10D92" w:rsidRDefault="002361A2" w:rsidP="002E1B4B">
            <w:pPr>
              <w:rPr>
                <w:szCs w:val="22"/>
              </w:rPr>
            </w:pPr>
          </w:p>
        </w:tc>
        <w:tc>
          <w:tcPr>
            <w:tcW w:w="2520" w:type="dxa"/>
            <w:gridSpan w:val="3"/>
          </w:tcPr>
          <w:p w14:paraId="15BF9099" w14:textId="77777777" w:rsidR="002361A2" w:rsidRPr="00F10D92" w:rsidRDefault="002361A2" w:rsidP="002E1B4B">
            <w:pPr>
              <w:rPr>
                <w:szCs w:val="22"/>
              </w:rPr>
            </w:pPr>
          </w:p>
        </w:tc>
      </w:tr>
      <w:tr w:rsidR="002361A2" w:rsidRPr="00F10D92" w14:paraId="07CAD45F" w14:textId="77777777" w:rsidTr="002E1B4B">
        <w:tc>
          <w:tcPr>
            <w:tcW w:w="9378" w:type="dxa"/>
            <w:gridSpan w:val="5"/>
          </w:tcPr>
          <w:p w14:paraId="313CE285"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735A3D75" w14:textId="77777777" w:rsidTr="002E1B4B">
        <w:tc>
          <w:tcPr>
            <w:tcW w:w="2358" w:type="dxa"/>
          </w:tcPr>
          <w:p w14:paraId="0B420201" w14:textId="77777777" w:rsidR="002361A2" w:rsidRPr="00F10D92" w:rsidRDefault="002361A2" w:rsidP="002E1B4B">
            <w:pPr>
              <w:rPr>
                <w:szCs w:val="22"/>
              </w:rPr>
            </w:pPr>
          </w:p>
        </w:tc>
        <w:tc>
          <w:tcPr>
            <w:tcW w:w="4500" w:type="dxa"/>
          </w:tcPr>
          <w:p w14:paraId="7E538A65" w14:textId="77777777" w:rsidR="002361A2" w:rsidRPr="00F10D92" w:rsidRDefault="002361A2" w:rsidP="002E1B4B">
            <w:pPr>
              <w:rPr>
                <w:szCs w:val="22"/>
              </w:rPr>
            </w:pPr>
          </w:p>
        </w:tc>
        <w:tc>
          <w:tcPr>
            <w:tcW w:w="2520" w:type="dxa"/>
            <w:gridSpan w:val="3"/>
          </w:tcPr>
          <w:p w14:paraId="65F14112" w14:textId="77777777" w:rsidR="002361A2" w:rsidRPr="00F10D92" w:rsidRDefault="002361A2" w:rsidP="002E1B4B">
            <w:pPr>
              <w:rPr>
                <w:szCs w:val="22"/>
              </w:rPr>
            </w:pPr>
          </w:p>
        </w:tc>
      </w:tr>
      <w:tr w:rsidR="002361A2" w:rsidRPr="00F10D92" w14:paraId="70CC2B22" w14:textId="77777777" w:rsidTr="002E1B4B">
        <w:tc>
          <w:tcPr>
            <w:tcW w:w="2358" w:type="dxa"/>
          </w:tcPr>
          <w:p w14:paraId="67F49D40" w14:textId="77777777" w:rsidR="002361A2" w:rsidRPr="00F10D92" w:rsidRDefault="002361A2" w:rsidP="002E1B4B">
            <w:pPr>
              <w:rPr>
                <w:b/>
                <w:smallCaps/>
                <w:szCs w:val="22"/>
              </w:rPr>
            </w:pPr>
            <w:r>
              <w:rPr>
                <w:b/>
                <w:smallCaps/>
                <w:szCs w:val="22"/>
              </w:rPr>
              <w:t>Roadway</w:t>
            </w:r>
          </w:p>
        </w:tc>
        <w:tc>
          <w:tcPr>
            <w:tcW w:w="4500" w:type="dxa"/>
          </w:tcPr>
          <w:p w14:paraId="2E4181E2" w14:textId="77777777" w:rsidR="002361A2" w:rsidRPr="00F10D92" w:rsidRDefault="002361A2" w:rsidP="002E1B4B">
            <w:pPr>
              <w:rPr>
                <w:szCs w:val="22"/>
              </w:rPr>
            </w:pPr>
            <w:r w:rsidRPr="00F10D92">
              <w:rPr>
                <w:szCs w:val="22"/>
              </w:rPr>
              <w:t xml:space="preserve">Average Luminance,  </w:t>
            </w:r>
            <w:r w:rsidRPr="00F10D92">
              <w:rPr>
                <w:b/>
                <w:szCs w:val="22"/>
              </w:rPr>
              <w:t>L</w:t>
            </w:r>
            <w:r w:rsidRPr="00F10D92">
              <w:rPr>
                <w:b/>
                <w:szCs w:val="22"/>
                <w:vertAlign w:val="subscript"/>
              </w:rPr>
              <w:t>AVE</w:t>
            </w:r>
          </w:p>
        </w:tc>
        <w:tc>
          <w:tcPr>
            <w:tcW w:w="1080" w:type="dxa"/>
          </w:tcPr>
          <w:p w14:paraId="22208894" w14:textId="77777777" w:rsidR="002361A2" w:rsidRPr="00F10D92" w:rsidRDefault="002361A2" w:rsidP="002E1B4B">
            <w:pPr>
              <w:jc w:val="center"/>
              <w:rPr>
                <w:szCs w:val="22"/>
              </w:rPr>
            </w:pPr>
            <w:r>
              <w:rPr>
                <w:szCs w:val="22"/>
              </w:rPr>
              <w:t>1.6</w:t>
            </w:r>
          </w:p>
        </w:tc>
        <w:tc>
          <w:tcPr>
            <w:tcW w:w="1440" w:type="dxa"/>
            <w:gridSpan w:val="2"/>
          </w:tcPr>
          <w:p w14:paraId="5524688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6844B711" w14:textId="77777777" w:rsidTr="002E1B4B">
        <w:tc>
          <w:tcPr>
            <w:tcW w:w="2358" w:type="dxa"/>
          </w:tcPr>
          <w:p w14:paraId="639FBAD9" w14:textId="77777777" w:rsidR="002361A2" w:rsidRDefault="002361A2" w:rsidP="002E1B4B">
            <w:pPr>
              <w:rPr>
                <w:b/>
                <w:smallCaps/>
                <w:szCs w:val="22"/>
              </w:rPr>
            </w:pPr>
          </w:p>
        </w:tc>
        <w:tc>
          <w:tcPr>
            <w:tcW w:w="4500" w:type="dxa"/>
          </w:tcPr>
          <w:p w14:paraId="01D00EA6" w14:textId="77777777" w:rsidR="002361A2" w:rsidRPr="00F10D92" w:rsidRDefault="002361A2" w:rsidP="002E1B4B">
            <w:pPr>
              <w:rPr>
                <w:szCs w:val="22"/>
              </w:rPr>
            </w:pPr>
          </w:p>
        </w:tc>
        <w:tc>
          <w:tcPr>
            <w:tcW w:w="1080" w:type="dxa"/>
          </w:tcPr>
          <w:p w14:paraId="25CE946E" w14:textId="77777777" w:rsidR="002361A2" w:rsidRPr="00F10D92" w:rsidRDefault="002361A2" w:rsidP="002E1B4B">
            <w:pPr>
              <w:jc w:val="center"/>
              <w:rPr>
                <w:szCs w:val="22"/>
              </w:rPr>
            </w:pPr>
            <w:r>
              <w:rPr>
                <w:szCs w:val="22"/>
              </w:rPr>
              <w:t>1.2</w:t>
            </w:r>
          </w:p>
        </w:tc>
        <w:tc>
          <w:tcPr>
            <w:tcW w:w="1440" w:type="dxa"/>
            <w:gridSpan w:val="2"/>
          </w:tcPr>
          <w:p w14:paraId="0120F431"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61137B07" w14:textId="77777777" w:rsidTr="002E1B4B">
        <w:tc>
          <w:tcPr>
            <w:tcW w:w="2358" w:type="dxa"/>
          </w:tcPr>
          <w:p w14:paraId="2F2FFB04" w14:textId="77777777" w:rsidR="002361A2" w:rsidRPr="00F10D92" w:rsidRDefault="002361A2" w:rsidP="002E1B4B">
            <w:pPr>
              <w:rPr>
                <w:szCs w:val="22"/>
              </w:rPr>
            </w:pPr>
            <w:r w:rsidRPr="00F10D92">
              <w:rPr>
                <w:b/>
                <w:smallCaps/>
                <w:szCs w:val="22"/>
              </w:rPr>
              <w:t>Luminance</w:t>
            </w:r>
          </w:p>
        </w:tc>
        <w:tc>
          <w:tcPr>
            <w:tcW w:w="4500" w:type="dxa"/>
          </w:tcPr>
          <w:p w14:paraId="5EBDA6B6"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AVE</w:t>
            </w:r>
            <w:r w:rsidRPr="00F10D92">
              <w:rPr>
                <w:b/>
                <w:szCs w:val="22"/>
              </w:rPr>
              <w:t>/L</w:t>
            </w:r>
            <w:r w:rsidRPr="00F10D92">
              <w:rPr>
                <w:b/>
                <w:szCs w:val="22"/>
                <w:vertAlign w:val="subscript"/>
              </w:rPr>
              <w:t xml:space="preserve">MIN </w:t>
            </w:r>
          </w:p>
        </w:tc>
        <w:tc>
          <w:tcPr>
            <w:tcW w:w="1080" w:type="dxa"/>
            <w:tcBorders>
              <w:top w:val="single" w:sz="12" w:space="0" w:color="auto"/>
            </w:tcBorders>
          </w:tcPr>
          <w:p w14:paraId="2CB1814A"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0B9C050" w14:textId="77777777" w:rsidR="002361A2" w:rsidRPr="00F10D92" w:rsidRDefault="002361A2" w:rsidP="002E1B4B">
            <w:pPr>
              <w:jc w:val="left"/>
              <w:rPr>
                <w:szCs w:val="22"/>
              </w:rPr>
            </w:pPr>
            <w:r w:rsidRPr="00F10D92">
              <w:rPr>
                <w:szCs w:val="22"/>
              </w:rPr>
              <w:t>(Max)</w:t>
            </w:r>
          </w:p>
        </w:tc>
      </w:tr>
      <w:tr w:rsidR="002361A2" w:rsidRPr="00F10D92" w14:paraId="22B913BE" w14:textId="77777777" w:rsidTr="002E1B4B">
        <w:tc>
          <w:tcPr>
            <w:tcW w:w="2358" w:type="dxa"/>
          </w:tcPr>
          <w:p w14:paraId="43639DB3" w14:textId="77777777" w:rsidR="002361A2" w:rsidRPr="00F10D92" w:rsidRDefault="002361A2" w:rsidP="002E1B4B">
            <w:pPr>
              <w:rPr>
                <w:szCs w:val="22"/>
              </w:rPr>
            </w:pPr>
          </w:p>
        </w:tc>
        <w:tc>
          <w:tcPr>
            <w:tcW w:w="4500" w:type="dxa"/>
          </w:tcPr>
          <w:p w14:paraId="5FA5B3EB"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MAX</w:t>
            </w:r>
            <w:r w:rsidRPr="00F10D92">
              <w:rPr>
                <w:b/>
                <w:szCs w:val="22"/>
              </w:rPr>
              <w:t>/L</w:t>
            </w:r>
            <w:r w:rsidRPr="00F10D92">
              <w:rPr>
                <w:b/>
                <w:szCs w:val="22"/>
                <w:vertAlign w:val="subscript"/>
              </w:rPr>
              <w:t>MIN</w:t>
            </w:r>
          </w:p>
        </w:tc>
        <w:tc>
          <w:tcPr>
            <w:tcW w:w="1080" w:type="dxa"/>
            <w:tcBorders>
              <w:top w:val="single" w:sz="12" w:space="0" w:color="auto"/>
            </w:tcBorders>
          </w:tcPr>
          <w:p w14:paraId="72F41AAE"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19B07D06" w14:textId="77777777" w:rsidR="002361A2" w:rsidRPr="00F10D92" w:rsidRDefault="002361A2" w:rsidP="002E1B4B">
            <w:pPr>
              <w:jc w:val="left"/>
              <w:rPr>
                <w:szCs w:val="22"/>
              </w:rPr>
            </w:pPr>
            <w:r w:rsidRPr="00F10D92">
              <w:rPr>
                <w:szCs w:val="22"/>
              </w:rPr>
              <w:t>(Max)</w:t>
            </w:r>
          </w:p>
        </w:tc>
      </w:tr>
      <w:tr w:rsidR="002361A2" w:rsidRPr="00F10D92" w14:paraId="51DA6134" w14:textId="77777777" w:rsidTr="002E1B4B">
        <w:tc>
          <w:tcPr>
            <w:tcW w:w="2358" w:type="dxa"/>
          </w:tcPr>
          <w:p w14:paraId="31371B38" w14:textId="77777777" w:rsidR="002361A2" w:rsidRPr="00F10D92" w:rsidRDefault="002361A2" w:rsidP="002E1B4B">
            <w:pPr>
              <w:rPr>
                <w:szCs w:val="22"/>
              </w:rPr>
            </w:pPr>
          </w:p>
        </w:tc>
        <w:tc>
          <w:tcPr>
            <w:tcW w:w="4500" w:type="dxa"/>
          </w:tcPr>
          <w:p w14:paraId="2A1BF9DA" w14:textId="77777777" w:rsidR="002361A2" w:rsidRPr="00F10D92" w:rsidRDefault="002361A2" w:rsidP="002E1B4B">
            <w:pPr>
              <w:rPr>
                <w:szCs w:val="22"/>
              </w:rPr>
            </w:pPr>
            <w:r w:rsidRPr="00F10D92">
              <w:rPr>
                <w:szCs w:val="22"/>
              </w:rPr>
              <w:t xml:space="preserve">Veiling Luminance Ratio,  </w:t>
            </w:r>
            <w:r w:rsidRPr="00F10D92">
              <w:rPr>
                <w:b/>
                <w:szCs w:val="22"/>
              </w:rPr>
              <w:t>L</w:t>
            </w:r>
            <w:r w:rsidRPr="00F10D92">
              <w:rPr>
                <w:b/>
                <w:szCs w:val="22"/>
                <w:vertAlign w:val="subscript"/>
              </w:rPr>
              <w:t>V</w:t>
            </w:r>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E4CF71E"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39B0E1FC" w14:textId="77777777" w:rsidR="002361A2" w:rsidRPr="00F10D92" w:rsidRDefault="002361A2" w:rsidP="002E1B4B">
            <w:pPr>
              <w:jc w:val="left"/>
              <w:rPr>
                <w:szCs w:val="22"/>
              </w:rPr>
            </w:pPr>
            <w:r w:rsidRPr="00F10D92">
              <w:rPr>
                <w:szCs w:val="22"/>
              </w:rPr>
              <w:t>(Max)</w:t>
            </w:r>
          </w:p>
        </w:tc>
      </w:tr>
    </w:tbl>
    <w:p w14:paraId="41CFEDDE" w14:textId="77777777" w:rsidR="002361A2" w:rsidRDefault="002361A2" w:rsidP="002361A2"/>
    <w:p w14:paraId="60E53FA7" w14:textId="77777777" w:rsidR="002361A2" w:rsidRDefault="002361A2">
      <w:pPr>
        <w:jc w:val="left"/>
      </w:pPr>
    </w:p>
    <w:p w14:paraId="55C7D9FC" w14:textId="77777777" w:rsidR="00951550" w:rsidRDefault="00951550" w:rsidP="0020341D">
      <w:pPr>
        <w:jc w:val="center"/>
      </w:pPr>
    </w:p>
    <w:p w14:paraId="6F027D19"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D659A0C" w14:textId="77777777" w:rsidTr="002E1B4B">
        <w:tc>
          <w:tcPr>
            <w:tcW w:w="9378" w:type="dxa"/>
            <w:gridSpan w:val="5"/>
          </w:tcPr>
          <w:p w14:paraId="4D861F25"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5</w:t>
            </w:r>
          </w:p>
        </w:tc>
      </w:tr>
      <w:tr w:rsidR="002361A2" w:rsidRPr="00F10D92" w14:paraId="45563E7B" w14:textId="77777777" w:rsidTr="002E1B4B">
        <w:tc>
          <w:tcPr>
            <w:tcW w:w="9378" w:type="dxa"/>
            <w:gridSpan w:val="5"/>
          </w:tcPr>
          <w:p w14:paraId="2DD37C6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25583E2E" w14:textId="77777777" w:rsidR="002361A2" w:rsidRPr="007F7B95" w:rsidRDefault="002361A2" w:rsidP="002E1B4B">
            <w:pPr>
              <w:spacing w:before="60" w:after="60"/>
              <w:jc w:val="center"/>
              <w:rPr>
                <w:b/>
                <w:szCs w:val="22"/>
              </w:rPr>
            </w:pPr>
            <w:r>
              <w:rPr>
                <w:b/>
                <w:szCs w:val="22"/>
              </w:rPr>
              <w:t>5 LANE</w:t>
            </w:r>
          </w:p>
        </w:tc>
      </w:tr>
      <w:tr w:rsidR="002361A2" w:rsidRPr="00F10D92" w14:paraId="7917F76F"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8A7D15F" w14:textId="77777777" w:rsidR="002361A2" w:rsidRPr="00F10D92" w:rsidRDefault="002361A2" w:rsidP="002E1B4B">
            <w:pPr>
              <w:jc w:val="center"/>
              <w:rPr>
                <w:szCs w:val="22"/>
              </w:rPr>
            </w:pPr>
            <w:r w:rsidRPr="00F10D92">
              <w:rPr>
                <w:b/>
                <w:smallCaps/>
                <w:szCs w:val="22"/>
              </w:rPr>
              <w:t>Given Conditions</w:t>
            </w:r>
          </w:p>
        </w:tc>
      </w:tr>
      <w:tr w:rsidR="002361A2" w:rsidRPr="00F10D92" w14:paraId="6892DBFF" w14:textId="77777777" w:rsidTr="002E1B4B">
        <w:tc>
          <w:tcPr>
            <w:tcW w:w="9378" w:type="dxa"/>
            <w:gridSpan w:val="5"/>
          </w:tcPr>
          <w:p w14:paraId="277C59EF" w14:textId="77777777" w:rsidR="002361A2" w:rsidRPr="00F10D92" w:rsidRDefault="002361A2" w:rsidP="002E1B4B">
            <w:pPr>
              <w:jc w:val="center"/>
              <w:rPr>
                <w:szCs w:val="22"/>
              </w:rPr>
            </w:pPr>
          </w:p>
        </w:tc>
      </w:tr>
      <w:tr w:rsidR="002361A2" w:rsidRPr="00F10D92" w14:paraId="729B15EB" w14:textId="77777777" w:rsidTr="002E1B4B">
        <w:tc>
          <w:tcPr>
            <w:tcW w:w="2358" w:type="dxa"/>
          </w:tcPr>
          <w:p w14:paraId="650EABFD" w14:textId="77777777" w:rsidR="002361A2" w:rsidRPr="00F10D92" w:rsidRDefault="002361A2" w:rsidP="002E1B4B">
            <w:pPr>
              <w:rPr>
                <w:b/>
                <w:szCs w:val="22"/>
              </w:rPr>
            </w:pPr>
            <w:r w:rsidRPr="00F10D92">
              <w:rPr>
                <w:b/>
                <w:smallCaps/>
                <w:szCs w:val="22"/>
              </w:rPr>
              <w:t>Roadway Data</w:t>
            </w:r>
          </w:p>
        </w:tc>
        <w:tc>
          <w:tcPr>
            <w:tcW w:w="4500" w:type="dxa"/>
          </w:tcPr>
          <w:p w14:paraId="7EE8E764" w14:textId="77777777" w:rsidR="002361A2" w:rsidRPr="00F10D92" w:rsidRDefault="002361A2" w:rsidP="002E1B4B">
            <w:pPr>
              <w:rPr>
                <w:szCs w:val="22"/>
              </w:rPr>
            </w:pPr>
            <w:r w:rsidRPr="00F10D92">
              <w:rPr>
                <w:szCs w:val="22"/>
              </w:rPr>
              <w:t>Pavement Width</w:t>
            </w:r>
          </w:p>
        </w:tc>
        <w:tc>
          <w:tcPr>
            <w:tcW w:w="1260" w:type="dxa"/>
            <w:gridSpan w:val="2"/>
          </w:tcPr>
          <w:p w14:paraId="4801E967" w14:textId="77777777" w:rsidR="002361A2" w:rsidRPr="00F10D92" w:rsidRDefault="002361A2" w:rsidP="002E1B4B">
            <w:pPr>
              <w:jc w:val="center"/>
              <w:rPr>
                <w:szCs w:val="22"/>
              </w:rPr>
            </w:pPr>
            <w:r>
              <w:rPr>
                <w:szCs w:val="22"/>
              </w:rPr>
              <w:t>60</w:t>
            </w:r>
          </w:p>
        </w:tc>
        <w:tc>
          <w:tcPr>
            <w:tcW w:w="1260" w:type="dxa"/>
          </w:tcPr>
          <w:p w14:paraId="0C63FAD9" w14:textId="77777777" w:rsidR="002361A2" w:rsidRPr="00F10D92" w:rsidRDefault="002361A2" w:rsidP="002E1B4B">
            <w:pPr>
              <w:jc w:val="left"/>
              <w:rPr>
                <w:szCs w:val="22"/>
              </w:rPr>
            </w:pPr>
            <w:r w:rsidRPr="00F10D92">
              <w:rPr>
                <w:szCs w:val="22"/>
              </w:rPr>
              <w:t>(ft)</w:t>
            </w:r>
          </w:p>
        </w:tc>
      </w:tr>
      <w:tr w:rsidR="002361A2" w:rsidRPr="00F10D92" w14:paraId="5D165247" w14:textId="77777777" w:rsidTr="002E1B4B">
        <w:tc>
          <w:tcPr>
            <w:tcW w:w="2358" w:type="dxa"/>
          </w:tcPr>
          <w:p w14:paraId="42A4D653" w14:textId="77777777" w:rsidR="002361A2" w:rsidRPr="00F10D92" w:rsidRDefault="002361A2" w:rsidP="002E1B4B">
            <w:pPr>
              <w:rPr>
                <w:szCs w:val="22"/>
              </w:rPr>
            </w:pPr>
          </w:p>
        </w:tc>
        <w:tc>
          <w:tcPr>
            <w:tcW w:w="4500" w:type="dxa"/>
          </w:tcPr>
          <w:p w14:paraId="48BF1507"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5969671" w14:textId="77777777" w:rsidR="002361A2" w:rsidRPr="00F10D92" w:rsidRDefault="002361A2" w:rsidP="002E1B4B">
            <w:pPr>
              <w:jc w:val="center"/>
              <w:rPr>
                <w:szCs w:val="22"/>
              </w:rPr>
            </w:pPr>
            <w:r>
              <w:rPr>
                <w:szCs w:val="22"/>
              </w:rPr>
              <w:t>5</w:t>
            </w:r>
          </w:p>
        </w:tc>
      </w:tr>
      <w:tr w:rsidR="002361A2" w:rsidRPr="00F10D92" w14:paraId="3409CAED" w14:textId="77777777" w:rsidTr="002E1B4B">
        <w:tc>
          <w:tcPr>
            <w:tcW w:w="2358" w:type="dxa"/>
          </w:tcPr>
          <w:p w14:paraId="3C5F56D8" w14:textId="77777777" w:rsidR="002361A2" w:rsidRPr="00F10D92" w:rsidRDefault="002361A2" w:rsidP="002E1B4B">
            <w:pPr>
              <w:rPr>
                <w:szCs w:val="22"/>
              </w:rPr>
            </w:pPr>
          </w:p>
        </w:tc>
        <w:tc>
          <w:tcPr>
            <w:tcW w:w="4500" w:type="dxa"/>
          </w:tcPr>
          <w:p w14:paraId="30936946"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23A5CE0" w14:textId="77777777" w:rsidR="002361A2" w:rsidRPr="00F10D92" w:rsidRDefault="002361A2" w:rsidP="002E1B4B">
            <w:pPr>
              <w:jc w:val="center"/>
              <w:rPr>
                <w:szCs w:val="22"/>
              </w:rPr>
            </w:pPr>
            <w:r w:rsidRPr="00F10D92">
              <w:rPr>
                <w:szCs w:val="22"/>
              </w:rPr>
              <w:t>R3</w:t>
            </w:r>
          </w:p>
        </w:tc>
      </w:tr>
      <w:tr w:rsidR="002361A2" w:rsidRPr="00F10D92" w14:paraId="7D4D0B07" w14:textId="77777777" w:rsidTr="002E1B4B">
        <w:tc>
          <w:tcPr>
            <w:tcW w:w="2358" w:type="dxa"/>
          </w:tcPr>
          <w:p w14:paraId="76BABFDC" w14:textId="77777777" w:rsidR="002361A2" w:rsidRPr="00F10D92" w:rsidRDefault="002361A2" w:rsidP="002E1B4B">
            <w:pPr>
              <w:rPr>
                <w:szCs w:val="22"/>
              </w:rPr>
            </w:pPr>
          </w:p>
        </w:tc>
        <w:tc>
          <w:tcPr>
            <w:tcW w:w="4500" w:type="dxa"/>
          </w:tcPr>
          <w:p w14:paraId="755F4BFC"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63F3067E" w14:textId="77777777" w:rsidR="002361A2" w:rsidRPr="00F10D92" w:rsidRDefault="002361A2" w:rsidP="002E1B4B">
            <w:pPr>
              <w:jc w:val="center"/>
              <w:rPr>
                <w:szCs w:val="22"/>
              </w:rPr>
            </w:pPr>
            <w:r w:rsidRPr="00F10D92">
              <w:rPr>
                <w:szCs w:val="22"/>
              </w:rPr>
              <w:t>.07</w:t>
            </w:r>
          </w:p>
        </w:tc>
      </w:tr>
      <w:tr w:rsidR="002361A2" w:rsidRPr="00F10D92" w14:paraId="459B602F" w14:textId="77777777" w:rsidTr="002E1B4B">
        <w:tc>
          <w:tcPr>
            <w:tcW w:w="2358" w:type="dxa"/>
          </w:tcPr>
          <w:p w14:paraId="0FAD0408" w14:textId="77777777" w:rsidR="002361A2" w:rsidRDefault="002361A2" w:rsidP="002E1B4B">
            <w:pPr>
              <w:rPr>
                <w:b/>
                <w:smallCaps/>
                <w:szCs w:val="22"/>
              </w:rPr>
            </w:pPr>
          </w:p>
          <w:p w14:paraId="7B805D60"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68B2E1B" w14:textId="77777777" w:rsidR="002361A2" w:rsidRDefault="002361A2" w:rsidP="002E1B4B">
            <w:pPr>
              <w:rPr>
                <w:szCs w:val="22"/>
              </w:rPr>
            </w:pPr>
          </w:p>
          <w:p w14:paraId="2474699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2103D75E" w14:textId="77777777" w:rsidR="002361A2" w:rsidRDefault="002361A2" w:rsidP="002E1B4B">
            <w:pPr>
              <w:jc w:val="center"/>
              <w:rPr>
                <w:szCs w:val="22"/>
              </w:rPr>
            </w:pPr>
          </w:p>
          <w:p w14:paraId="2B6A0140"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1CBEAE66" w14:textId="77777777" w:rsidR="002361A2" w:rsidRDefault="002361A2" w:rsidP="002E1B4B">
            <w:pPr>
              <w:jc w:val="left"/>
              <w:rPr>
                <w:szCs w:val="22"/>
              </w:rPr>
            </w:pPr>
          </w:p>
          <w:p w14:paraId="5A3530BB" w14:textId="77777777" w:rsidR="002361A2" w:rsidRPr="00F10D92" w:rsidRDefault="002361A2" w:rsidP="002E1B4B">
            <w:pPr>
              <w:jc w:val="left"/>
              <w:rPr>
                <w:szCs w:val="22"/>
              </w:rPr>
            </w:pPr>
            <w:r w:rsidRPr="00F10D92">
              <w:rPr>
                <w:szCs w:val="22"/>
              </w:rPr>
              <w:t>(ft)</w:t>
            </w:r>
          </w:p>
        </w:tc>
      </w:tr>
      <w:tr w:rsidR="002361A2" w:rsidRPr="00F10D92" w14:paraId="4AC973D2" w14:textId="77777777" w:rsidTr="002E1B4B">
        <w:tc>
          <w:tcPr>
            <w:tcW w:w="2358" w:type="dxa"/>
          </w:tcPr>
          <w:p w14:paraId="74C5B447" w14:textId="77777777" w:rsidR="002361A2" w:rsidRPr="00F10D92" w:rsidRDefault="002361A2" w:rsidP="002E1B4B">
            <w:pPr>
              <w:rPr>
                <w:szCs w:val="22"/>
              </w:rPr>
            </w:pPr>
          </w:p>
        </w:tc>
        <w:tc>
          <w:tcPr>
            <w:tcW w:w="4500" w:type="dxa"/>
          </w:tcPr>
          <w:p w14:paraId="5FA1F363"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30316DF"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08915729" w14:textId="77777777" w:rsidR="002361A2" w:rsidRPr="00F10D92" w:rsidRDefault="002361A2" w:rsidP="002E1B4B">
            <w:pPr>
              <w:jc w:val="left"/>
              <w:rPr>
                <w:szCs w:val="22"/>
              </w:rPr>
            </w:pPr>
            <w:r>
              <w:rPr>
                <w:szCs w:val="22"/>
              </w:rPr>
              <w:t>(degrees)</w:t>
            </w:r>
          </w:p>
        </w:tc>
      </w:tr>
      <w:tr w:rsidR="002361A2" w:rsidRPr="00F10D92" w14:paraId="468D1964" w14:textId="77777777" w:rsidTr="002E1B4B">
        <w:tc>
          <w:tcPr>
            <w:tcW w:w="2358" w:type="dxa"/>
          </w:tcPr>
          <w:p w14:paraId="2D6D1469" w14:textId="77777777" w:rsidR="002361A2" w:rsidRPr="00F10D92" w:rsidRDefault="002361A2" w:rsidP="002E1B4B">
            <w:pPr>
              <w:rPr>
                <w:szCs w:val="22"/>
              </w:rPr>
            </w:pPr>
          </w:p>
        </w:tc>
        <w:tc>
          <w:tcPr>
            <w:tcW w:w="4500" w:type="dxa"/>
            <w:vAlign w:val="center"/>
          </w:tcPr>
          <w:p w14:paraId="4CB4C0CF"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4D5595AC" w14:textId="77777777" w:rsidR="002361A2" w:rsidRDefault="002361A2" w:rsidP="002E1B4B">
            <w:pPr>
              <w:jc w:val="center"/>
              <w:rPr>
                <w:szCs w:val="22"/>
              </w:rPr>
            </w:pPr>
            <w:r>
              <w:rPr>
                <w:szCs w:val="22"/>
              </w:rPr>
              <w:t>Perpendicular</w:t>
            </w:r>
          </w:p>
          <w:p w14:paraId="675BC478" w14:textId="77777777" w:rsidR="002361A2" w:rsidRDefault="002361A2" w:rsidP="002E1B4B">
            <w:pPr>
              <w:jc w:val="center"/>
              <w:rPr>
                <w:szCs w:val="22"/>
              </w:rPr>
            </w:pPr>
            <w:r>
              <w:rPr>
                <w:szCs w:val="22"/>
              </w:rPr>
              <w:t>to roadway</w:t>
            </w:r>
          </w:p>
        </w:tc>
      </w:tr>
      <w:tr w:rsidR="002361A2" w:rsidRPr="00F10D92" w14:paraId="1662DFD7" w14:textId="77777777" w:rsidTr="002E1B4B">
        <w:tc>
          <w:tcPr>
            <w:tcW w:w="2358" w:type="dxa"/>
          </w:tcPr>
          <w:p w14:paraId="2E13FD73" w14:textId="77777777" w:rsidR="002361A2" w:rsidRPr="00F10D92" w:rsidRDefault="002361A2" w:rsidP="002E1B4B">
            <w:pPr>
              <w:rPr>
                <w:szCs w:val="22"/>
              </w:rPr>
            </w:pPr>
          </w:p>
        </w:tc>
        <w:tc>
          <w:tcPr>
            <w:tcW w:w="4500" w:type="dxa"/>
          </w:tcPr>
          <w:p w14:paraId="4FEF02BD" w14:textId="77777777" w:rsidR="002361A2" w:rsidRPr="00F10D92" w:rsidRDefault="002361A2" w:rsidP="002E1B4B">
            <w:pPr>
              <w:rPr>
                <w:szCs w:val="22"/>
              </w:rPr>
            </w:pPr>
            <w:r>
              <w:rPr>
                <w:szCs w:val="22"/>
              </w:rPr>
              <w:t>Set-Back from Edge O</w:t>
            </w:r>
            <w:r w:rsidRPr="00F10D92">
              <w:rPr>
                <w:szCs w:val="22"/>
              </w:rPr>
              <w:t>f Pavement</w:t>
            </w:r>
          </w:p>
        </w:tc>
        <w:tc>
          <w:tcPr>
            <w:tcW w:w="1260" w:type="dxa"/>
            <w:gridSpan w:val="2"/>
            <w:tcBorders>
              <w:top w:val="single" w:sz="12" w:space="0" w:color="auto"/>
              <w:bottom w:val="single" w:sz="12" w:space="0" w:color="auto"/>
            </w:tcBorders>
          </w:tcPr>
          <w:p w14:paraId="1F48DDF6"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4977DCEA" w14:textId="77777777" w:rsidR="002361A2" w:rsidRPr="00F10D92" w:rsidRDefault="002361A2" w:rsidP="002E1B4B">
            <w:pPr>
              <w:jc w:val="left"/>
              <w:rPr>
                <w:szCs w:val="22"/>
              </w:rPr>
            </w:pPr>
            <w:r w:rsidRPr="00F10D92">
              <w:rPr>
                <w:szCs w:val="22"/>
              </w:rPr>
              <w:t>(ft)</w:t>
            </w:r>
          </w:p>
        </w:tc>
      </w:tr>
      <w:tr w:rsidR="002361A2" w:rsidRPr="00F10D92" w14:paraId="667BF923" w14:textId="77777777" w:rsidTr="002E1B4B">
        <w:tc>
          <w:tcPr>
            <w:tcW w:w="2358" w:type="dxa"/>
          </w:tcPr>
          <w:p w14:paraId="6A3204FC" w14:textId="77777777" w:rsidR="002361A2" w:rsidRPr="00F10D92" w:rsidRDefault="002361A2" w:rsidP="002E1B4B">
            <w:pPr>
              <w:rPr>
                <w:szCs w:val="22"/>
              </w:rPr>
            </w:pPr>
          </w:p>
        </w:tc>
        <w:tc>
          <w:tcPr>
            <w:tcW w:w="4500" w:type="dxa"/>
          </w:tcPr>
          <w:p w14:paraId="1BF61523" w14:textId="77777777" w:rsidR="002361A2" w:rsidRPr="00F10D92" w:rsidRDefault="002361A2" w:rsidP="002E1B4B">
            <w:pPr>
              <w:rPr>
                <w:szCs w:val="22"/>
              </w:rPr>
            </w:pPr>
          </w:p>
        </w:tc>
        <w:tc>
          <w:tcPr>
            <w:tcW w:w="2520" w:type="dxa"/>
            <w:gridSpan w:val="3"/>
          </w:tcPr>
          <w:p w14:paraId="4A958E2C" w14:textId="77777777" w:rsidR="002361A2" w:rsidRPr="00F10D92" w:rsidRDefault="002361A2" w:rsidP="002E1B4B">
            <w:pPr>
              <w:rPr>
                <w:szCs w:val="22"/>
              </w:rPr>
            </w:pPr>
          </w:p>
        </w:tc>
      </w:tr>
      <w:tr w:rsidR="002361A2" w:rsidRPr="00F10D92" w14:paraId="4B77B2A3" w14:textId="77777777" w:rsidTr="002E1B4B">
        <w:tc>
          <w:tcPr>
            <w:tcW w:w="2358" w:type="dxa"/>
          </w:tcPr>
          <w:p w14:paraId="3D1194AC" w14:textId="77777777" w:rsidR="002361A2" w:rsidRPr="00F10D92" w:rsidRDefault="002361A2" w:rsidP="002E1B4B">
            <w:pPr>
              <w:rPr>
                <w:szCs w:val="22"/>
              </w:rPr>
            </w:pPr>
            <w:r w:rsidRPr="00F10D92">
              <w:rPr>
                <w:b/>
                <w:smallCaps/>
                <w:szCs w:val="22"/>
              </w:rPr>
              <w:t>Luminaire Data</w:t>
            </w:r>
          </w:p>
        </w:tc>
        <w:tc>
          <w:tcPr>
            <w:tcW w:w="4500" w:type="dxa"/>
          </w:tcPr>
          <w:p w14:paraId="668165F8"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0D31D2FC" w14:textId="77777777" w:rsidR="002361A2" w:rsidRPr="00F10D92" w:rsidRDefault="002361A2" w:rsidP="002E1B4B">
            <w:pPr>
              <w:jc w:val="center"/>
              <w:rPr>
                <w:szCs w:val="22"/>
              </w:rPr>
            </w:pPr>
            <w:r>
              <w:rPr>
                <w:szCs w:val="22"/>
              </w:rPr>
              <w:t>10,000 – 13,500</w:t>
            </w:r>
          </w:p>
        </w:tc>
      </w:tr>
      <w:tr w:rsidR="002361A2" w:rsidRPr="00F10D92" w14:paraId="26E0C7C0" w14:textId="77777777" w:rsidTr="002E1B4B">
        <w:tc>
          <w:tcPr>
            <w:tcW w:w="2358" w:type="dxa"/>
          </w:tcPr>
          <w:p w14:paraId="4A0CEDAF" w14:textId="77777777" w:rsidR="002361A2" w:rsidRPr="00F10D92" w:rsidRDefault="002361A2" w:rsidP="002E1B4B">
            <w:pPr>
              <w:rPr>
                <w:szCs w:val="22"/>
              </w:rPr>
            </w:pPr>
          </w:p>
        </w:tc>
        <w:tc>
          <w:tcPr>
            <w:tcW w:w="4500" w:type="dxa"/>
          </w:tcPr>
          <w:p w14:paraId="6D071D93"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50689C9" w14:textId="77777777" w:rsidR="002361A2" w:rsidRPr="00F10D92" w:rsidRDefault="002361A2" w:rsidP="002E1B4B">
            <w:pPr>
              <w:jc w:val="center"/>
              <w:rPr>
                <w:szCs w:val="22"/>
              </w:rPr>
            </w:pPr>
            <w:r>
              <w:rPr>
                <w:szCs w:val="22"/>
              </w:rPr>
              <w:t>0.65</w:t>
            </w:r>
          </w:p>
        </w:tc>
      </w:tr>
      <w:tr w:rsidR="002361A2" w:rsidRPr="00F10D92" w14:paraId="7EA1E003" w14:textId="77777777" w:rsidTr="002E1B4B">
        <w:tc>
          <w:tcPr>
            <w:tcW w:w="2358" w:type="dxa"/>
          </w:tcPr>
          <w:p w14:paraId="185BE187" w14:textId="77777777" w:rsidR="002361A2" w:rsidRPr="00F10D92" w:rsidRDefault="002361A2" w:rsidP="002E1B4B">
            <w:pPr>
              <w:rPr>
                <w:szCs w:val="22"/>
              </w:rPr>
            </w:pPr>
          </w:p>
        </w:tc>
        <w:tc>
          <w:tcPr>
            <w:tcW w:w="4500" w:type="dxa"/>
          </w:tcPr>
          <w:p w14:paraId="17E7A42E" w14:textId="77777777" w:rsidR="002361A2" w:rsidRPr="00F10D92" w:rsidRDefault="002361A2" w:rsidP="002E1B4B">
            <w:pPr>
              <w:rPr>
                <w:szCs w:val="22"/>
              </w:rPr>
            </w:pPr>
          </w:p>
        </w:tc>
        <w:tc>
          <w:tcPr>
            <w:tcW w:w="2520" w:type="dxa"/>
            <w:gridSpan w:val="3"/>
          </w:tcPr>
          <w:p w14:paraId="2C922BAA" w14:textId="77777777" w:rsidR="002361A2" w:rsidRPr="00F10D92" w:rsidRDefault="002361A2" w:rsidP="002E1B4B">
            <w:pPr>
              <w:rPr>
                <w:szCs w:val="22"/>
              </w:rPr>
            </w:pPr>
          </w:p>
        </w:tc>
      </w:tr>
      <w:tr w:rsidR="002361A2" w:rsidRPr="00F10D92" w14:paraId="27FD7800" w14:textId="77777777" w:rsidTr="002E1B4B">
        <w:tc>
          <w:tcPr>
            <w:tcW w:w="2358" w:type="dxa"/>
          </w:tcPr>
          <w:p w14:paraId="231BC954" w14:textId="77777777" w:rsidR="002361A2" w:rsidRPr="00F10D92" w:rsidRDefault="002361A2" w:rsidP="002E1B4B">
            <w:pPr>
              <w:rPr>
                <w:b/>
                <w:smallCaps/>
                <w:szCs w:val="22"/>
              </w:rPr>
            </w:pPr>
            <w:r w:rsidRPr="00F10D92">
              <w:rPr>
                <w:b/>
                <w:smallCaps/>
                <w:szCs w:val="22"/>
              </w:rPr>
              <w:t>Layout Data</w:t>
            </w:r>
          </w:p>
        </w:tc>
        <w:tc>
          <w:tcPr>
            <w:tcW w:w="4500" w:type="dxa"/>
          </w:tcPr>
          <w:p w14:paraId="7C076744" w14:textId="77777777" w:rsidR="002361A2" w:rsidRPr="00F10D92" w:rsidRDefault="002361A2" w:rsidP="002E1B4B">
            <w:pPr>
              <w:rPr>
                <w:szCs w:val="22"/>
              </w:rPr>
            </w:pPr>
            <w:r w:rsidRPr="00F10D92">
              <w:rPr>
                <w:szCs w:val="22"/>
              </w:rPr>
              <w:t>Spacing</w:t>
            </w:r>
          </w:p>
        </w:tc>
        <w:tc>
          <w:tcPr>
            <w:tcW w:w="1260" w:type="dxa"/>
            <w:gridSpan w:val="2"/>
          </w:tcPr>
          <w:p w14:paraId="43118E0B" w14:textId="77777777" w:rsidR="002361A2" w:rsidRPr="00F10D92" w:rsidRDefault="002361A2" w:rsidP="002E1B4B">
            <w:pPr>
              <w:jc w:val="center"/>
              <w:rPr>
                <w:szCs w:val="22"/>
              </w:rPr>
            </w:pPr>
            <w:r>
              <w:rPr>
                <w:szCs w:val="22"/>
              </w:rPr>
              <w:t>40</w:t>
            </w:r>
          </w:p>
        </w:tc>
        <w:tc>
          <w:tcPr>
            <w:tcW w:w="1260" w:type="dxa"/>
          </w:tcPr>
          <w:p w14:paraId="13831D08" w14:textId="77777777" w:rsidR="002361A2" w:rsidRPr="00F10D92" w:rsidRDefault="002361A2" w:rsidP="002E1B4B">
            <w:pPr>
              <w:jc w:val="center"/>
              <w:rPr>
                <w:szCs w:val="22"/>
              </w:rPr>
            </w:pPr>
            <w:r w:rsidRPr="00F10D92">
              <w:rPr>
                <w:szCs w:val="22"/>
              </w:rPr>
              <w:t>(ft)</w:t>
            </w:r>
          </w:p>
        </w:tc>
      </w:tr>
      <w:tr w:rsidR="002361A2" w:rsidRPr="00F10D92" w14:paraId="058D6B25" w14:textId="77777777" w:rsidTr="002E1B4B">
        <w:tc>
          <w:tcPr>
            <w:tcW w:w="2358" w:type="dxa"/>
          </w:tcPr>
          <w:p w14:paraId="41F16567" w14:textId="77777777" w:rsidR="002361A2" w:rsidRPr="00F10D92" w:rsidRDefault="002361A2" w:rsidP="002E1B4B">
            <w:pPr>
              <w:rPr>
                <w:szCs w:val="22"/>
              </w:rPr>
            </w:pPr>
          </w:p>
        </w:tc>
        <w:tc>
          <w:tcPr>
            <w:tcW w:w="4500" w:type="dxa"/>
          </w:tcPr>
          <w:p w14:paraId="64CBEC3E"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7E32FFD4" w14:textId="77777777" w:rsidR="002361A2" w:rsidRPr="00F10D92" w:rsidRDefault="002361A2" w:rsidP="002E1B4B">
            <w:pPr>
              <w:jc w:val="center"/>
              <w:rPr>
                <w:szCs w:val="22"/>
              </w:rPr>
            </w:pPr>
            <w:r>
              <w:rPr>
                <w:szCs w:val="22"/>
              </w:rPr>
              <w:t>Opposite</w:t>
            </w:r>
          </w:p>
        </w:tc>
      </w:tr>
      <w:tr w:rsidR="002361A2" w:rsidRPr="00F10D92" w14:paraId="7CB470EF" w14:textId="77777777" w:rsidTr="002E1B4B">
        <w:tc>
          <w:tcPr>
            <w:tcW w:w="2358" w:type="dxa"/>
          </w:tcPr>
          <w:p w14:paraId="1D541920" w14:textId="77777777" w:rsidR="002361A2" w:rsidRPr="00F10D92" w:rsidRDefault="002361A2" w:rsidP="002E1B4B">
            <w:pPr>
              <w:rPr>
                <w:szCs w:val="22"/>
              </w:rPr>
            </w:pPr>
          </w:p>
        </w:tc>
        <w:tc>
          <w:tcPr>
            <w:tcW w:w="4500" w:type="dxa"/>
          </w:tcPr>
          <w:p w14:paraId="3E549A52"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EB11062"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CE5C36" w14:textId="77777777" w:rsidR="002361A2" w:rsidRPr="00F10D92" w:rsidRDefault="002361A2" w:rsidP="002E1B4B">
            <w:pPr>
              <w:jc w:val="center"/>
              <w:rPr>
                <w:szCs w:val="22"/>
              </w:rPr>
            </w:pPr>
            <w:r w:rsidRPr="00F10D92">
              <w:rPr>
                <w:szCs w:val="22"/>
              </w:rPr>
              <w:t>(ft)</w:t>
            </w:r>
          </w:p>
        </w:tc>
      </w:tr>
      <w:tr w:rsidR="002361A2" w:rsidRPr="00F10D92" w14:paraId="0F3C2467" w14:textId="77777777" w:rsidTr="002E1B4B">
        <w:tc>
          <w:tcPr>
            <w:tcW w:w="2358" w:type="dxa"/>
          </w:tcPr>
          <w:p w14:paraId="315D81A1" w14:textId="77777777" w:rsidR="002361A2" w:rsidRPr="00F10D92" w:rsidRDefault="002361A2" w:rsidP="002E1B4B">
            <w:pPr>
              <w:rPr>
                <w:szCs w:val="22"/>
              </w:rPr>
            </w:pPr>
          </w:p>
        </w:tc>
        <w:tc>
          <w:tcPr>
            <w:tcW w:w="4500" w:type="dxa"/>
          </w:tcPr>
          <w:p w14:paraId="6B42BA41" w14:textId="77777777" w:rsidR="002361A2" w:rsidRPr="00F10D92" w:rsidRDefault="002361A2" w:rsidP="002E1B4B">
            <w:pPr>
              <w:rPr>
                <w:szCs w:val="22"/>
              </w:rPr>
            </w:pPr>
          </w:p>
        </w:tc>
        <w:tc>
          <w:tcPr>
            <w:tcW w:w="2520" w:type="dxa"/>
            <w:gridSpan w:val="3"/>
          </w:tcPr>
          <w:p w14:paraId="79F0355D" w14:textId="77777777" w:rsidR="002361A2" w:rsidRPr="00F10D92" w:rsidRDefault="002361A2" w:rsidP="002E1B4B">
            <w:pPr>
              <w:rPr>
                <w:szCs w:val="22"/>
              </w:rPr>
            </w:pPr>
          </w:p>
        </w:tc>
      </w:tr>
      <w:tr w:rsidR="002361A2" w:rsidRPr="00F10D92" w14:paraId="5BD22EC2" w14:textId="77777777" w:rsidTr="002E1B4B">
        <w:tc>
          <w:tcPr>
            <w:tcW w:w="9378" w:type="dxa"/>
            <w:gridSpan w:val="5"/>
          </w:tcPr>
          <w:p w14:paraId="114D4163" w14:textId="77777777" w:rsidR="002361A2" w:rsidRPr="00F10D92" w:rsidRDefault="002361A2" w:rsidP="002E1B4B">
            <w:pPr>
              <w:rPr>
                <w:szCs w:val="22"/>
              </w:rPr>
            </w:pPr>
            <w:r w:rsidRPr="00F10D92">
              <w:rPr>
                <w:b/>
                <w:szCs w:val="22"/>
              </w:rPr>
              <w:t>NOTE</w:t>
            </w:r>
            <w:r w:rsidRPr="00F10D92">
              <w:rPr>
                <w:szCs w:val="22"/>
              </w:rPr>
              <w:t>:  Variations from the above specified I.E.S. distribution pattern may be requested and acceptance of variations will be subject to review by the Engineer based on how well the performance requirements are met.</w:t>
            </w:r>
          </w:p>
        </w:tc>
      </w:tr>
      <w:tr w:rsidR="002361A2" w:rsidRPr="00F10D92" w14:paraId="22BA89EA" w14:textId="77777777" w:rsidTr="002E1B4B">
        <w:tc>
          <w:tcPr>
            <w:tcW w:w="2358" w:type="dxa"/>
          </w:tcPr>
          <w:p w14:paraId="2958A05F" w14:textId="77777777" w:rsidR="002361A2" w:rsidRPr="00F10D92" w:rsidRDefault="002361A2" w:rsidP="002E1B4B">
            <w:pPr>
              <w:rPr>
                <w:szCs w:val="22"/>
              </w:rPr>
            </w:pPr>
          </w:p>
        </w:tc>
        <w:tc>
          <w:tcPr>
            <w:tcW w:w="4500" w:type="dxa"/>
          </w:tcPr>
          <w:p w14:paraId="480D1276" w14:textId="77777777" w:rsidR="002361A2" w:rsidRPr="00F10D92" w:rsidRDefault="002361A2" w:rsidP="002E1B4B">
            <w:pPr>
              <w:rPr>
                <w:szCs w:val="22"/>
              </w:rPr>
            </w:pPr>
          </w:p>
        </w:tc>
        <w:tc>
          <w:tcPr>
            <w:tcW w:w="2520" w:type="dxa"/>
            <w:gridSpan w:val="3"/>
          </w:tcPr>
          <w:p w14:paraId="388A0A51" w14:textId="77777777" w:rsidR="002361A2" w:rsidRPr="00F10D92" w:rsidRDefault="002361A2" w:rsidP="002E1B4B">
            <w:pPr>
              <w:rPr>
                <w:szCs w:val="22"/>
              </w:rPr>
            </w:pPr>
          </w:p>
        </w:tc>
      </w:tr>
      <w:tr w:rsidR="002361A2" w:rsidRPr="00F10D92" w14:paraId="4548EA6D"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9498A3B"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19ADE9DE" w14:textId="77777777" w:rsidTr="002E1B4B">
        <w:tc>
          <w:tcPr>
            <w:tcW w:w="2358" w:type="dxa"/>
          </w:tcPr>
          <w:p w14:paraId="19562E24" w14:textId="77777777" w:rsidR="002361A2" w:rsidRPr="00F10D92" w:rsidRDefault="002361A2" w:rsidP="002E1B4B">
            <w:pPr>
              <w:rPr>
                <w:szCs w:val="22"/>
              </w:rPr>
            </w:pPr>
          </w:p>
        </w:tc>
        <w:tc>
          <w:tcPr>
            <w:tcW w:w="4500" w:type="dxa"/>
          </w:tcPr>
          <w:p w14:paraId="1A34ED0D" w14:textId="77777777" w:rsidR="002361A2" w:rsidRPr="00F10D92" w:rsidRDefault="002361A2" w:rsidP="002E1B4B">
            <w:pPr>
              <w:rPr>
                <w:szCs w:val="22"/>
              </w:rPr>
            </w:pPr>
          </w:p>
        </w:tc>
        <w:tc>
          <w:tcPr>
            <w:tcW w:w="2520" w:type="dxa"/>
            <w:gridSpan w:val="3"/>
          </w:tcPr>
          <w:p w14:paraId="7B76DA9E" w14:textId="77777777" w:rsidR="002361A2" w:rsidRPr="00F10D92" w:rsidRDefault="002361A2" w:rsidP="002E1B4B">
            <w:pPr>
              <w:rPr>
                <w:szCs w:val="22"/>
              </w:rPr>
            </w:pPr>
          </w:p>
        </w:tc>
      </w:tr>
      <w:tr w:rsidR="002361A2" w:rsidRPr="00F10D92" w14:paraId="370279CF" w14:textId="77777777" w:rsidTr="002E1B4B">
        <w:tc>
          <w:tcPr>
            <w:tcW w:w="9378" w:type="dxa"/>
            <w:gridSpan w:val="5"/>
          </w:tcPr>
          <w:p w14:paraId="3FF1B6E6"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3497D372" w14:textId="77777777" w:rsidTr="002E1B4B">
        <w:tc>
          <w:tcPr>
            <w:tcW w:w="2358" w:type="dxa"/>
          </w:tcPr>
          <w:p w14:paraId="7507D562" w14:textId="77777777" w:rsidR="002361A2" w:rsidRPr="00F10D92" w:rsidRDefault="002361A2" w:rsidP="002E1B4B">
            <w:pPr>
              <w:rPr>
                <w:szCs w:val="22"/>
              </w:rPr>
            </w:pPr>
          </w:p>
        </w:tc>
        <w:tc>
          <w:tcPr>
            <w:tcW w:w="4500" w:type="dxa"/>
          </w:tcPr>
          <w:p w14:paraId="489212FA" w14:textId="77777777" w:rsidR="002361A2" w:rsidRPr="00F10D92" w:rsidRDefault="002361A2" w:rsidP="002E1B4B">
            <w:pPr>
              <w:rPr>
                <w:szCs w:val="22"/>
              </w:rPr>
            </w:pPr>
          </w:p>
        </w:tc>
        <w:tc>
          <w:tcPr>
            <w:tcW w:w="2520" w:type="dxa"/>
            <w:gridSpan w:val="3"/>
          </w:tcPr>
          <w:p w14:paraId="26EEDCC2" w14:textId="77777777" w:rsidR="002361A2" w:rsidRPr="00F10D92" w:rsidRDefault="002361A2" w:rsidP="002E1B4B">
            <w:pPr>
              <w:rPr>
                <w:szCs w:val="22"/>
              </w:rPr>
            </w:pPr>
          </w:p>
        </w:tc>
      </w:tr>
      <w:tr w:rsidR="002361A2" w:rsidRPr="00F10D92" w14:paraId="46E1B713" w14:textId="77777777" w:rsidTr="002E1B4B">
        <w:tc>
          <w:tcPr>
            <w:tcW w:w="2358" w:type="dxa"/>
          </w:tcPr>
          <w:p w14:paraId="3F979581" w14:textId="77777777" w:rsidR="002361A2" w:rsidRPr="00F10D92" w:rsidRDefault="002361A2" w:rsidP="002E1B4B">
            <w:pPr>
              <w:rPr>
                <w:b/>
                <w:smallCaps/>
                <w:szCs w:val="22"/>
              </w:rPr>
            </w:pPr>
            <w:r>
              <w:rPr>
                <w:b/>
                <w:smallCaps/>
                <w:szCs w:val="22"/>
              </w:rPr>
              <w:t>Roadway</w:t>
            </w:r>
          </w:p>
        </w:tc>
        <w:tc>
          <w:tcPr>
            <w:tcW w:w="4500" w:type="dxa"/>
          </w:tcPr>
          <w:p w14:paraId="354F4E94" w14:textId="77777777" w:rsidR="002361A2" w:rsidRPr="00F10D92" w:rsidRDefault="002361A2" w:rsidP="002E1B4B">
            <w:pPr>
              <w:rPr>
                <w:szCs w:val="22"/>
              </w:rPr>
            </w:pPr>
            <w:r w:rsidRPr="00F10D92">
              <w:rPr>
                <w:szCs w:val="22"/>
              </w:rPr>
              <w:t xml:space="preserve">Average Luminance,  </w:t>
            </w:r>
            <w:r w:rsidRPr="00F10D92">
              <w:rPr>
                <w:b/>
                <w:szCs w:val="22"/>
              </w:rPr>
              <w:t>L</w:t>
            </w:r>
            <w:r w:rsidRPr="00F10D92">
              <w:rPr>
                <w:b/>
                <w:szCs w:val="22"/>
                <w:vertAlign w:val="subscript"/>
              </w:rPr>
              <w:t>AVE</w:t>
            </w:r>
          </w:p>
        </w:tc>
        <w:tc>
          <w:tcPr>
            <w:tcW w:w="1080" w:type="dxa"/>
          </w:tcPr>
          <w:p w14:paraId="3E866001" w14:textId="77777777" w:rsidR="002361A2" w:rsidRPr="00F10D92" w:rsidRDefault="002361A2" w:rsidP="002E1B4B">
            <w:pPr>
              <w:jc w:val="center"/>
              <w:rPr>
                <w:szCs w:val="22"/>
              </w:rPr>
            </w:pPr>
            <w:r>
              <w:rPr>
                <w:szCs w:val="22"/>
              </w:rPr>
              <w:t>1.6</w:t>
            </w:r>
          </w:p>
        </w:tc>
        <w:tc>
          <w:tcPr>
            <w:tcW w:w="1440" w:type="dxa"/>
            <w:gridSpan w:val="2"/>
          </w:tcPr>
          <w:p w14:paraId="441DD0D8"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744E4DBB" w14:textId="77777777" w:rsidTr="002E1B4B">
        <w:tc>
          <w:tcPr>
            <w:tcW w:w="2358" w:type="dxa"/>
          </w:tcPr>
          <w:p w14:paraId="5C392E1D" w14:textId="77777777" w:rsidR="002361A2" w:rsidRDefault="002361A2" w:rsidP="002E1B4B">
            <w:pPr>
              <w:rPr>
                <w:b/>
                <w:smallCaps/>
                <w:szCs w:val="22"/>
              </w:rPr>
            </w:pPr>
          </w:p>
        </w:tc>
        <w:tc>
          <w:tcPr>
            <w:tcW w:w="4500" w:type="dxa"/>
          </w:tcPr>
          <w:p w14:paraId="18AB030D" w14:textId="77777777" w:rsidR="002361A2" w:rsidRPr="00F10D92" w:rsidRDefault="002361A2" w:rsidP="002E1B4B">
            <w:pPr>
              <w:rPr>
                <w:szCs w:val="22"/>
              </w:rPr>
            </w:pPr>
          </w:p>
        </w:tc>
        <w:tc>
          <w:tcPr>
            <w:tcW w:w="1080" w:type="dxa"/>
          </w:tcPr>
          <w:p w14:paraId="73A0CE81" w14:textId="77777777" w:rsidR="002361A2" w:rsidRPr="00F10D92" w:rsidRDefault="002361A2" w:rsidP="002E1B4B">
            <w:pPr>
              <w:jc w:val="center"/>
              <w:rPr>
                <w:szCs w:val="22"/>
              </w:rPr>
            </w:pPr>
            <w:r>
              <w:rPr>
                <w:szCs w:val="22"/>
              </w:rPr>
              <w:t>1.2</w:t>
            </w:r>
          </w:p>
        </w:tc>
        <w:tc>
          <w:tcPr>
            <w:tcW w:w="1440" w:type="dxa"/>
            <w:gridSpan w:val="2"/>
          </w:tcPr>
          <w:p w14:paraId="7B1F2152"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30C14D32" w14:textId="77777777" w:rsidTr="002E1B4B">
        <w:tc>
          <w:tcPr>
            <w:tcW w:w="2358" w:type="dxa"/>
          </w:tcPr>
          <w:p w14:paraId="7B090461" w14:textId="77777777" w:rsidR="002361A2" w:rsidRPr="00F10D92" w:rsidRDefault="002361A2" w:rsidP="002E1B4B">
            <w:pPr>
              <w:rPr>
                <w:szCs w:val="22"/>
              </w:rPr>
            </w:pPr>
            <w:r w:rsidRPr="00F10D92">
              <w:rPr>
                <w:b/>
                <w:smallCaps/>
                <w:szCs w:val="22"/>
              </w:rPr>
              <w:t>Luminance</w:t>
            </w:r>
          </w:p>
        </w:tc>
        <w:tc>
          <w:tcPr>
            <w:tcW w:w="4500" w:type="dxa"/>
          </w:tcPr>
          <w:p w14:paraId="23F9EA69"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AVE</w:t>
            </w:r>
            <w:r w:rsidRPr="00F10D92">
              <w:rPr>
                <w:b/>
                <w:szCs w:val="22"/>
              </w:rPr>
              <w:t>/L</w:t>
            </w:r>
            <w:r w:rsidRPr="00F10D92">
              <w:rPr>
                <w:b/>
                <w:szCs w:val="22"/>
                <w:vertAlign w:val="subscript"/>
              </w:rPr>
              <w:t xml:space="preserve">MIN </w:t>
            </w:r>
          </w:p>
        </w:tc>
        <w:tc>
          <w:tcPr>
            <w:tcW w:w="1080" w:type="dxa"/>
            <w:tcBorders>
              <w:top w:val="single" w:sz="12" w:space="0" w:color="auto"/>
            </w:tcBorders>
          </w:tcPr>
          <w:p w14:paraId="45A28AA5"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07ADC73E" w14:textId="77777777" w:rsidR="002361A2" w:rsidRPr="00F10D92" w:rsidRDefault="002361A2" w:rsidP="002E1B4B">
            <w:pPr>
              <w:jc w:val="left"/>
              <w:rPr>
                <w:szCs w:val="22"/>
              </w:rPr>
            </w:pPr>
            <w:r w:rsidRPr="00F10D92">
              <w:rPr>
                <w:szCs w:val="22"/>
              </w:rPr>
              <w:t>(Max)</w:t>
            </w:r>
          </w:p>
        </w:tc>
      </w:tr>
      <w:tr w:rsidR="002361A2" w:rsidRPr="00F10D92" w14:paraId="69B9A50F" w14:textId="77777777" w:rsidTr="002E1B4B">
        <w:tc>
          <w:tcPr>
            <w:tcW w:w="2358" w:type="dxa"/>
          </w:tcPr>
          <w:p w14:paraId="02BB4F6F" w14:textId="77777777" w:rsidR="002361A2" w:rsidRPr="00F10D92" w:rsidRDefault="002361A2" w:rsidP="002E1B4B">
            <w:pPr>
              <w:rPr>
                <w:szCs w:val="22"/>
              </w:rPr>
            </w:pPr>
          </w:p>
        </w:tc>
        <w:tc>
          <w:tcPr>
            <w:tcW w:w="4500" w:type="dxa"/>
          </w:tcPr>
          <w:p w14:paraId="66E307C0" w14:textId="77777777" w:rsidR="002361A2" w:rsidRPr="00F10D92" w:rsidRDefault="002361A2" w:rsidP="002E1B4B">
            <w:pPr>
              <w:rPr>
                <w:szCs w:val="22"/>
              </w:rPr>
            </w:pPr>
            <w:r w:rsidRPr="00F10D92">
              <w:rPr>
                <w:szCs w:val="22"/>
              </w:rPr>
              <w:t xml:space="preserve">Uniformity Ratio,  </w:t>
            </w:r>
            <w:r w:rsidRPr="00F10D92">
              <w:rPr>
                <w:b/>
                <w:szCs w:val="22"/>
              </w:rPr>
              <w:t>L</w:t>
            </w:r>
            <w:r w:rsidRPr="00F10D92">
              <w:rPr>
                <w:b/>
                <w:szCs w:val="22"/>
                <w:vertAlign w:val="subscript"/>
              </w:rPr>
              <w:t>MAX</w:t>
            </w:r>
            <w:r w:rsidRPr="00F10D92">
              <w:rPr>
                <w:b/>
                <w:szCs w:val="22"/>
              </w:rPr>
              <w:t>/L</w:t>
            </w:r>
            <w:r w:rsidRPr="00F10D92">
              <w:rPr>
                <w:b/>
                <w:szCs w:val="22"/>
                <w:vertAlign w:val="subscript"/>
              </w:rPr>
              <w:t>MIN</w:t>
            </w:r>
          </w:p>
        </w:tc>
        <w:tc>
          <w:tcPr>
            <w:tcW w:w="1080" w:type="dxa"/>
            <w:tcBorders>
              <w:top w:val="single" w:sz="12" w:space="0" w:color="auto"/>
            </w:tcBorders>
          </w:tcPr>
          <w:p w14:paraId="2EAD33F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5AF1B5D" w14:textId="77777777" w:rsidR="002361A2" w:rsidRPr="00F10D92" w:rsidRDefault="002361A2" w:rsidP="002E1B4B">
            <w:pPr>
              <w:jc w:val="left"/>
              <w:rPr>
                <w:szCs w:val="22"/>
              </w:rPr>
            </w:pPr>
            <w:r w:rsidRPr="00F10D92">
              <w:rPr>
                <w:szCs w:val="22"/>
              </w:rPr>
              <w:t>(Max)</w:t>
            </w:r>
          </w:p>
        </w:tc>
      </w:tr>
      <w:tr w:rsidR="002361A2" w:rsidRPr="00F10D92" w14:paraId="59532399" w14:textId="77777777" w:rsidTr="002E1B4B">
        <w:tc>
          <w:tcPr>
            <w:tcW w:w="2358" w:type="dxa"/>
          </w:tcPr>
          <w:p w14:paraId="11FE2E55" w14:textId="77777777" w:rsidR="002361A2" w:rsidRPr="00F10D92" w:rsidRDefault="002361A2" w:rsidP="002E1B4B">
            <w:pPr>
              <w:rPr>
                <w:szCs w:val="22"/>
              </w:rPr>
            </w:pPr>
          </w:p>
        </w:tc>
        <w:tc>
          <w:tcPr>
            <w:tcW w:w="4500" w:type="dxa"/>
          </w:tcPr>
          <w:p w14:paraId="5F442C59" w14:textId="77777777" w:rsidR="002361A2" w:rsidRPr="00F10D92" w:rsidRDefault="002361A2" w:rsidP="002E1B4B">
            <w:pPr>
              <w:rPr>
                <w:szCs w:val="22"/>
              </w:rPr>
            </w:pPr>
            <w:r w:rsidRPr="00F10D92">
              <w:rPr>
                <w:szCs w:val="22"/>
              </w:rPr>
              <w:t xml:space="preserve">Veiling Luminance Ratio,  </w:t>
            </w:r>
            <w:r w:rsidRPr="00F10D92">
              <w:rPr>
                <w:b/>
                <w:szCs w:val="22"/>
              </w:rPr>
              <w:t>L</w:t>
            </w:r>
            <w:r w:rsidRPr="00F10D92">
              <w:rPr>
                <w:b/>
                <w:szCs w:val="22"/>
                <w:vertAlign w:val="subscript"/>
              </w:rPr>
              <w:t>V</w:t>
            </w:r>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55663862"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D8DF093" w14:textId="77777777" w:rsidR="002361A2" w:rsidRPr="00F10D92" w:rsidRDefault="002361A2" w:rsidP="002E1B4B">
            <w:pPr>
              <w:jc w:val="left"/>
              <w:rPr>
                <w:szCs w:val="22"/>
              </w:rPr>
            </w:pPr>
            <w:r w:rsidRPr="00F10D92">
              <w:rPr>
                <w:szCs w:val="22"/>
              </w:rPr>
              <w:t>(Max)</w:t>
            </w:r>
          </w:p>
        </w:tc>
      </w:tr>
    </w:tbl>
    <w:p w14:paraId="65898982" w14:textId="77777777" w:rsidR="00746E60" w:rsidRDefault="00746E60" w:rsidP="00753952">
      <w:pPr>
        <w:jc w:val="center"/>
      </w:pPr>
    </w:p>
    <w:p w14:paraId="686D33C4" w14:textId="77777777" w:rsidR="00E44C20" w:rsidRDefault="00E44C20" w:rsidP="00746E60">
      <w:pPr>
        <w:jc w:val="left"/>
      </w:pPr>
    </w:p>
    <w:p w14:paraId="4067C37D" w14:textId="77777777" w:rsidR="00E44C20" w:rsidRDefault="00E44C20" w:rsidP="00746E60">
      <w:pPr>
        <w:jc w:val="left"/>
      </w:pPr>
    </w:p>
    <w:p w14:paraId="1851A3A3" w14:textId="77777777" w:rsidR="003640FF" w:rsidRDefault="0020341D" w:rsidP="003640FF">
      <w:pPr>
        <w:jc w:val="center"/>
      </w:pPr>
      <w:r>
        <w:br w:type="page"/>
      </w:r>
      <w:r w:rsidR="003640FF">
        <w:rPr>
          <w:b/>
          <w:noProof/>
          <w:sz w:val="28"/>
          <w:szCs w:val="28"/>
        </w:rPr>
        <w:lastRenderedPageBreak/>
        <w:drawing>
          <wp:inline distT="0" distB="0" distL="0" distR="0" wp14:anchorId="5093B2DA" wp14:editId="00AD0969">
            <wp:extent cx="5495544" cy="7141464"/>
            <wp:effectExtent l="0" t="0" r="0" b="2540"/>
            <wp:docPr id="955869204" name="Picture 2" descr="Chart, box and whiske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869204" name="Picture 2" descr="Chart, box and whisker char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5544" cy="7141464"/>
                    </a:xfrm>
                    <a:prstGeom prst="rect">
                      <a:avLst/>
                    </a:prstGeom>
                    <a:noFill/>
                    <a:ln w="12700">
                      <a:noFill/>
                    </a:ln>
                  </pic:spPr>
                </pic:pic>
              </a:graphicData>
            </a:graphic>
          </wp:inline>
        </w:drawing>
      </w:r>
    </w:p>
    <w:p w14:paraId="0EFF7298" w14:textId="77777777" w:rsidR="003640FF" w:rsidRDefault="003640FF" w:rsidP="003640FF">
      <w:pPr>
        <w:jc w:val="left"/>
      </w:pPr>
    </w:p>
    <w:p w14:paraId="78DBE48B" w14:textId="77777777" w:rsidR="003640FF" w:rsidRDefault="003640FF" w:rsidP="003640FF">
      <w:pPr>
        <w:jc w:val="center"/>
      </w:pPr>
      <w:r>
        <w:t>Wall Mounted Underpass Luminaire</w:t>
      </w:r>
    </w:p>
    <w:p w14:paraId="2D5CB373" w14:textId="77777777" w:rsidR="003640FF" w:rsidRDefault="003640FF" w:rsidP="003640FF">
      <w:pPr>
        <w:jc w:val="center"/>
      </w:pPr>
    </w:p>
    <w:p w14:paraId="07467954" w14:textId="77777777" w:rsidR="003640FF" w:rsidRDefault="003640FF" w:rsidP="003640FF">
      <w:pPr>
        <w:jc w:val="center"/>
      </w:pPr>
    </w:p>
    <w:p w14:paraId="3A6C8FC8" w14:textId="77777777" w:rsidR="003640FF" w:rsidRDefault="003640FF" w:rsidP="003640FF">
      <w:pPr>
        <w:jc w:val="center"/>
      </w:pPr>
      <w:r>
        <w:rPr>
          <w:noProof/>
        </w:rPr>
        <w:lastRenderedPageBreak/>
        <w:drawing>
          <wp:inline distT="0" distB="0" distL="0" distR="0" wp14:anchorId="6778D635" wp14:editId="38472B5D">
            <wp:extent cx="5495544" cy="7141464"/>
            <wp:effectExtent l="0" t="0" r="0" b="2540"/>
            <wp:docPr id="12493296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5544" cy="7141464"/>
                    </a:xfrm>
                    <a:prstGeom prst="rect">
                      <a:avLst/>
                    </a:prstGeom>
                    <a:noFill/>
                    <a:ln>
                      <a:noFill/>
                    </a:ln>
                  </pic:spPr>
                </pic:pic>
              </a:graphicData>
            </a:graphic>
          </wp:inline>
        </w:drawing>
      </w:r>
    </w:p>
    <w:p w14:paraId="71D4C053" w14:textId="77777777" w:rsidR="003640FF" w:rsidRDefault="003640FF" w:rsidP="003640FF">
      <w:pPr>
        <w:jc w:val="left"/>
      </w:pPr>
    </w:p>
    <w:p w14:paraId="09E313BC" w14:textId="77777777" w:rsidR="003640FF" w:rsidRDefault="003640FF" w:rsidP="003640FF">
      <w:pPr>
        <w:jc w:val="center"/>
      </w:pPr>
      <w:r>
        <w:t>Suspened Underpass Luminaire</w:t>
      </w:r>
    </w:p>
    <w:p w14:paraId="3919057D" w14:textId="77777777" w:rsidR="003640FF" w:rsidRDefault="003640FF" w:rsidP="003640FF">
      <w:pPr>
        <w:jc w:val="center"/>
      </w:pPr>
    </w:p>
    <w:p w14:paraId="67C371B8" w14:textId="26DB9299" w:rsidR="0020341D" w:rsidRDefault="0020341D">
      <w:pPr>
        <w:jc w:val="left"/>
      </w:pPr>
    </w:p>
    <w:p w14:paraId="09A52F3E" w14:textId="77777777" w:rsidR="003640FF" w:rsidRDefault="003640FF">
      <w:pPr>
        <w:jc w:val="left"/>
      </w:pPr>
    </w:p>
    <w:p w14:paraId="4B29156F" w14:textId="77777777" w:rsidR="003640FF" w:rsidRDefault="003640FF">
      <w:pPr>
        <w:jc w:val="left"/>
      </w:pPr>
    </w:p>
    <w:p w14:paraId="57586CEA" w14:textId="77777777" w:rsidR="003640FF" w:rsidRDefault="003640FF">
      <w:pPr>
        <w:jc w:val="left"/>
      </w:pPr>
    </w:p>
    <w:p w14:paraId="47578C3E" w14:textId="77777777" w:rsidR="003640FF" w:rsidRDefault="003640FF">
      <w:pPr>
        <w:jc w:val="left"/>
      </w:pPr>
    </w:p>
    <w:p w14:paraId="4FEE7B7B"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0B03FD25" w14:textId="77777777" w:rsidR="00ED727F" w:rsidRDefault="00ED727F" w:rsidP="002715C5"/>
    <w:p w14:paraId="331337A7" w14:textId="77777777" w:rsidR="00D40907" w:rsidRPr="00D40907" w:rsidRDefault="00D40907" w:rsidP="00D40907">
      <w:r w:rsidRPr="00D40907">
        <w:t xml:space="preserve">When a contract has 30 or more luminaires of the same type (distribution type and lumen output/wattage), that luminaire type shall be independently tested, unless otherwise noted. The quantity of luminaires to be tested shall be as specified in the following table.  </w:t>
      </w:r>
    </w:p>
    <w:p w14:paraId="034AD8E3"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6FAE7B23" w14:textId="77777777" w:rsidTr="00822EDE">
        <w:trPr>
          <w:jc w:val="center"/>
        </w:trPr>
        <w:tc>
          <w:tcPr>
            <w:tcW w:w="1571" w:type="dxa"/>
          </w:tcPr>
          <w:p w14:paraId="696F406C" w14:textId="77777777" w:rsidR="00D40907" w:rsidRDefault="00D40907" w:rsidP="00D40907">
            <w:pPr>
              <w:jc w:val="center"/>
              <w:rPr>
                <w:b/>
              </w:rPr>
            </w:pPr>
            <w:r w:rsidRPr="00D40907">
              <w:rPr>
                <w:b/>
              </w:rPr>
              <w:t>Contract</w:t>
            </w:r>
          </w:p>
          <w:p w14:paraId="6C0765C5" w14:textId="77777777" w:rsidR="00D40907" w:rsidRPr="00D40907" w:rsidRDefault="00D40907" w:rsidP="00D40907">
            <w:pPr>
              <w:jc w:val="center"/>
              <w:rPr>
                <w:b/>
              </w:rPr>
            </w:pPr>
            <w:r w:rsidRPr="00D40907">
              <w:rPr>
                <w:b/>
              </w:rPr>
              <w:t>Quantity</w:t>
            </w:r>
          </w:p>
        </w:tc>
        <w:tc>
          <w:tcPr>
            <w:tcW w:w="2770" w:type="dxa"/>
          </w:tcPr>
          <w:p w14:paraId="72D8350B" w14:textId="77777777" w:rsidR="00D40907" w:rsidRDefault="00D40907" w:rsidP="00D40907">
            <w:pPr>
              <w:jc w:val="center"/>
              <w:rPr>
                <w:b/>
              </w:rPr>
            </w:pPr>
            <w:r>
              <w:rPr>
                <w:b/>
              </w:rPr>
              <w:t>Luminaires</w:t>
            </w:r>
          </w:p>
          <w:p w14:paraId="6B77D836" w14:textId="77777777" w:rsidR="00D40907" w:rsidRPr="00D40907" w:rsidRDefault="00D40907" w:rsidP="00D40907">
            <w:pPr>
              <w:jc w:val="center"/>
              <w:rPr>
                <w:b/>
              </w:rPr>
            </w:pPr>
            <w:r w:rsidRPr="00D40907">
              <w:rPr>
                <w:b/>
              </w:rPr>
              <w:t>to be Tested</w:t>
            </w:r>
          </w:p>
        </w:tc>
      </w:tr>
      <w:tr w:rsidR="006D24D7" w:rsidRPr="00D40907" w14:paraId="691FBF64" w14:textId="77777777" w:rsidTr="00822EDE">
        <w:trPr>
          <w:jc w:val="center"/>
        </w:trPr>
        <w:tc>
          <w:tcPr>
            <w:tcW w:w="1571" w:type="dxa"/>
            <w:vAlign w:val="center"/>
          </w:tcPr>
          <w:p w14:paraId="13B6E0BC" w14:textId="54F6E93F" w:rsidR="006D24D7" w:rsidRPr="00D40907" w:rsidRDefault="006D24D7" w:rsidP="006D24D7">
            <w:pPr>
              <w:jc w:val="center"/>
            </w:pPr>
            <w:r w:rsidRPr="00D40907">
              <w:t>1-</w:t>
            </w:r>
            <w:r>
              <w:t>49</w:t>
            </w:r>
          </w:p>
        </w:tc>
        <w:tc>
          <w:tcPr>
            <w:tcW w:w="2770" w:type="dxa"/>
            <w:vAlign w:val="center"/>
          </w:tcPr>
          <w:p w14:paraId="17958A74" w14:textId="77777777" w:rsidR="006D24D7" w:rsidRPr="00D40907" w:rsidRDefault="006D24D7" w:rsidP="006D24D7">
            <w:pPr>
              <w:jc w:val="center"/>
            </w:pPr>
            <w:r w:rsidRPr="00D40907">
              <w:t>0</w:t>
            </w:r>
          </w:p>
          <w:p w14:paraId="270AEC80" w14:textId="5EED3D29" w:rsidR="006D24D7" w:rsidRPr="00D40907" w:rsidRDefault="006D24D7" w:rsidP="006D24D7">
            <w:pPr>
              <w:jc w:val="center"/>
            </w:pPr>
            <w:r w:rsidRPr="00D40907">
              <w:t>(unless otherwise noted)</w:t>
            </w:r>
          </w:p>
        </w:tc>
      </w:tr>
      <w:tr w:rsidR="006D24D7" w:rsidRPr="00D40907" w14:paraId="43385BEB" w14:textId="77777777" w:rsidTr="00822EDE">
        <w:trPr>
          <w:jc w:val="center"/>
        </w:trPr>
        <w:tc>
          <w:tcPr>
            <w:tcW w:w="1571" w:type="dxa"/>
            <w:vAlign w:val="center"/>
          </w:tcPr>
          <w:p w14:paraId="01FE57D1" w14:textId="756179D6" w:rsidR="006D24D7" w:rsidRPr="00D40907" w:rsidRDefault="006D24D7" w:rsidP="006D24D7">
            <w:pPr>
              <w:jc w:val="center"/>
            </w:pPr>
            <w:r>
              <w:t>5</w:t>
            </w:r>
            <w:r w:rsidRPr="00D40907">
              <w:t>0-</w:t>
            </w:r>
            <w:r>
              <w:t>100</w:t>
            </w:r>
          </w:p>
        </w:tc>
        <w:tc>
          <w:tcPr>
            <w:tcW w:w="2770" w:type="dxa"/>
            <w:vAlign w:val="center"/>
          </w:tcPr>
          <w:p w14:paraId="157BA367" w14:textId="0E9D8A26" w:rsidR="006D24D7" w:rsidRPr="00D40907" w:rsidRDefault="006D24D7" w:rsidP="006D24D7">
            <w:pPr>
              <w:jc w:val="center"/>
            </w:pPr>
            <w:r w:rsidRPr="00D40907">
              <w:t>2</w:t>
            </w:r>
          </w:p>
        </w:tc>
      </w:tr>
      <w:tr w:rsidR="006D24D7" w:rsidRPr="00D40907" w14:paraId="17BE56FC" w14:textId="77777777" w:rsidTr="00822EDE">
        <w:trPr>
          <w:jc w:val="center"/>
        </w:trPr>
        <w:tc>
          <w:tcPr>
            <w:tcW w:w="1571" w:type="dxa"/>
            <w:vAlign w:val="center"/>
          </w:tcPr>
          <w:p w14:paraId="642B2B5F" w14:textId="6BD035E2" w:rsidR="006D24D7" w:rsidRPr="00D40907" w:rsidRDefault="006D24D7" w:rsidP="006D24D7">
            <w:pPr>
              <w:jc w:val="center"/>
            </w:pPr>
            <w:r>
              <w:t>10</w:t>
            </w:r>
            <w:r w:rsidRPr="00D40907">
              <w:t>1-1</w:t>
            </w:r>
            <w:r>
              <w:t>5</w:t>
            </w:r>
            <w:r w:rsidRPr="00D40907">
              <w:t>0</w:t>
            </w:r>
          </w:p>
        </w:tc>
        <w:tc>
          <w:tcPr>
            <w:tcW w:w="2770" w:type="dxa"/>
            <w:vAlign w:val="center"/>
          </w:tcPr>
          <w:p w14:paraId="672BD604" w14:textId="58322A91" w:rsidR="006D24D7" w:rsidRPr="00D40907" w:rsidRDefault="006D24D7" w:rsidP="006D24D7">
            <w:pPr>
              <w:jc w:val="center"/>
            </w:pPr>
            <w:r w:rsidRPr="00D40907">
              <w:t>3</w:t>
            </w:r>
          </w:p>
        </w:tc>
      </w:tr>
      <w:tr w:rsidR="006D24D7" w:rsidRPr="00D40907" w14:paraId="0329600F" w14:textId="77777777" w:rsidTr="00822EDE">
        <w:trPr>
          <w:jc w:val="center"/>
        </w:trPr>
        <w:tc>
          <w:tcPr>
            <w:tcW w:w="1571" w:type="dxa"/>
            <w:vAlign w:val="center"/>
          </w:tcPr>
          <w:p w14:paraId="7C1BBADD" w14:textId="3A8B4F68" w:rsidR="006D24D7" w:rsidRPr="00D40907" w:rsidRDefault="006D24D7" w:rsidP="006D24D7">
            <w:pPr>
              <w:jc w:val="center"/>
            </w:pPr>
            <w:r w:rsidRPr="00D40907">
              <w:t>1</w:t>
            </w:r>
            <w:r>
              <w:t>5</w:t>
            </w:r>
            <w:r w:rsidRPr="00D40907">
              <w:t>1-</w:t>
            </w:r>
            <w:r>
              <w:t>200</w:t>
            </w:r>
          </w:p>
        </w:tc>
        <w:tc>
          <w:tcPr>
            <w:tcW w:w="2770" w:type="dxa"/>
            <w:vAlign w:val="center"/>
          </w:tcPr>
          <w:p w14:paraId="4EDCAEC3" w14:textId="6C3CFB3C" w:rsidR="006D24D7" w:rsidRPr="00D40907" w:rsidRDefault="006D24D7" w:rsidP="006D24D7">
            <w:pPr>
              <w:jc w:val="center"/>
            </w:pPr>
            <w:r w:rsidRPr="00D40907">
              <w:t>4</w:t>
            </w:r>
          </w:p>
        </w:tc>
      </w:tr>
      <w:tr w:rsidR="006D24D7" w:rsidRPr="00D40907" w14:paraId="3B2F6D44" w14:textId="77777777" w:rsidTr="00822EDE">
        <w:trPr>
          <w:jc w:val="center"/>
        </w:trPr>
        <w:tc>
          <w:tcPr>
            <w:tcW w:w="1571" w:type="dxa"/>
            <w:vAlign w:val="center"/>
          </w:tcPr>
          <w:p w14:paraId="6556E488" w14:textId="7C69C542" w:rsidR="006D24D7" w:rsidRPr="00D40907" w:rsidRDefault="006D24D7" w:rsidP="006D24D7">
            <w:pPr>
              <w:jc w:val="center"/>
            </w:pPr>
            <w:r>
              <w:t>20</w:t>
            </w:r>
            <w:r w:rsidRPr="00D40907">
              <w:t>1-2</w:t>
            </w:r>
            <w:r>
              <w:t>5</w:t>
            </w:r>
            <w:r w:rsidRPr="00D40907">
              <w:t>0</w:t>
            </w:r>
          </w:p>
        </w:tc>
        <w:tc>
          <w:tcPr>
            <w:tcW w:w="2770" w:type="dxa"/>
            <w:vAlign w:val="center"/>
          </w:tcPr>
          <w:p w14:paraId="518A2161" w14:textId="1732490D" w:rsidR="006D24D7" w:rsidRPr="00D40907" w:rsidRDefault="006D24D7" w:rsidP="006D24D7">
            <w:pPr>
              <w:jc w:val="center"/>
            </w:pPr>
            <w:r w:rsidRPr="00D40907">
              <w:t>5</w:t>
            </w:r>
          </w:p>
        </w:tc>
      </w:tr>
      <w:tr w:rsidR="006D24D7" w:rsidRPr="00D40907" w14:paraId="661CDFAD" w14:textId="77777777" w:rsidTr="00822EDE">
        <w:trPr>
          <w:jc w:val="center"/>
        </w:trPr>
        <w:tc>
          <w:tcPr>
            <w:tcW w:w="1571" w:type="dxa"/>
            <w:vAlign w:val="center"/>
          </w:tcPr>
          <w:p w14:paraId="257F9A2E" w14:textId="68264F50" w:rsidR="006D24D7" w:rsidRPr="00D40907" w:rsidRDefault="006D24D7" w:rsidP="006D24D7">
            <w:pPr>
              <w:jc w:val="center"/>
            </w:pPr>
            <w:r w:rsidRPr="00D40907">
              <w:t>2</w:t>
            </w:r>
            <w:r>
              <w:t>5</w:t>
            </w:r>
            <w:r w:rsidRPr="00D40907">
              <w:t>1-</w:t>
            </w:r>
            <w:r>
              <w:t>300</w:t>
            </w:r>
          </w:p>
        </w:tc>
        <w:tc>
          <w:tcPr>
            <w:tcW w:w="2770" w:type="dxa"/>
            <w:vAlign w:val="center"/>
          </w:tcPr>
          <w:p w14:paraId="2B4A8D56" w14:textId="255152B5" w:rsidR="006D24D7" w:rsidRPr="00D40907" w:rsidRDefault="006D24D7" w:rsidP="006D24D7">
            <w:pPr>
              <w:jc w:val="center"/>
            </w:pPr>
            <w:r w:rsidRPr="00D40907">
              <w:t>6</w:t>
            </w:r>
          </w:p>
        </w:tc>
      </w:tr>
      <w:tr w:rsidR="006D24D7" w:rsidRPr="00D40907" w14:paraId="6A2BC588" w14:textId="77777777" w:rsidTr="00822EDE">
        <w:trPr>
          <w:jc w:val="center"/>
        </w:trPr>
        <w:tc>
          <w:tcPr>
            <w:tcW w:w="1571" w:type="dxa"/>
            <w:vAlign w:val="center"/>
          </w:tcPr>
          <w:p w14:paraId="7CBDDBF7" w14:textId="6B1C7A3C" w:rsidR="006D24D7" w:rsidRPr="00D40907" w:rsidRDefault="006D24D7" w:rsidP="006D24D7">
            <w:pPr>
              <w:jc w:val="center"/>
            </w:pPr>
            <w:r>
              <w:t>30</w:t>
            </w:r>
            <w:r w:rsidRPr="00D40907">
              <w:t>1-3</w:t>
            </w:r>
            <w:r>
              <w:t>5</w:t>
            </w:r>
            <w:r w:rsidRPr="00D40907">
              <w:t>0</w:t>
            </w:r>
          </w:p>
        </w:tc>
        <w:tc>
          <w:tcPr>
            <w:tcW w:w="2770" w:type="dxa"/>
            <w:vAlign w:val="center"/>
          </w:tcPr>
          <w:p w14:paraId="1AAC970E" w14:textId="58C4BD6C" w:rsidR="006D24D7" w:rsidRPr="00D40907" w:rsidRDefault="006D24D7" w:rsidP="006D24D7">
            <w:pPr>
              <w:jc w:val="center"/>
            </w:pPr>
            <w:r w:rsidRPr="00D40907">
              <w:t>7</w:t>
            </w:r>
          </w:p>
        </w:tc>
      </w:tr>
    </w:tbl>
    <w:p w14:paraId="2C45DD41" w14:textId="77777777" w:rsidR="00D40907" w:rsidRPr="00D40907" w:rsidRDefault="00D40907" w:rsidP="00D40907"/>
    <w:p w14:paraId="0F45E134" w14:textId="77777777" w:rsidR="00E375B5" w:rsidRDefault="00E375B5" w:rsidP="00D40907">
      <w:r>
        <w:t>Testing is not required for temporary lighting luminaires.</w:t>
      </w:r>
    </w:p>
    <w:p w14:paraId="06DD5286" w14:textId="77777777" w:rsidR="00E375B5" w:rsidRDefault="00E375B5" w:rsidP="00D40907"/>
    <w:p w14:paraId="73B38EDB"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4A7C5FE5" w14:textId="77777777" w:rsidR="00D40907" w:rsidRPr="00D40907" w:rsidRDefault="00D40907" w:rsidP="00D40907"/>
    <w:p w14:paraId="2077A33E"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r w:rsidRPr="00D40907">
        <w:t>at a later date</w:t>
      </w:r>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28BE4D34" w14:textId="77777777" w:rsidR="005F72D9" w:rsidRDefault="005F72D9" w:rsidP="00D40907"/>
    <w:p w14:paraId="27A488E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E24C48E" w14:textId="77777777" w:rsidR="00147A8A" w:rsidRPr="00D40907" w:rsidRDefault="00147A8A" w:rsidP="00D40907"/>
    <w:p w14:paraId="1395761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7E04FF5" w14:textId="77777777" w:rsidR="00D40907" w:rsidRPr="00D40907" w:rsidRDefault="00D40907" w:rsidP="00D40907"/>
    <w:p w14:paraId="236850A8"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73EB1106" w14:textId="77777777" w:rsidR="00D40907" w:rsidRPr="00D40907" w:rsidRDefault="00D40907" w:rsidP="00D40907"/>
    <w:p w14:paraId="1BF904C6" w14:textId="3250D3BB" w:rsidR="00D40907" w:rsidRDefault="00D40907" w:rsidP="00D40907">
      <w:r w:rsidRPr="00D40907">
        <w:t>The testing performed shall include photometric and electrical testing.</w:t>
      </w:r>
    </w:p>
    <w:p w14:paraId="61D771DE" w14:textId="21382FB0" w:rsidR="007026FA" w:rsidRDefault="007026FA" w:rsidP="00D40907"/>
    <w:p w14:paraId="5377B945" w14:textId="0E0A3853" w:rsidR="00B17772" w:rsidRDefault="00B17772" w:rsidP="00B17772">
      <w:pPr>
        <w:rPr>
          <w:b/>
          <w:bCs/>
        </w:rPr>
      </w:pPr>
      <w:r>
        <w:rPr>
          <w:b/>
          <w:bCs/>
        </w:rPr>
        <w:t>All tests shall be conducted at the luminaire system operating voltage of 240 volts unless specified differently in the contract plans.</w:t>
      </w:r>
    </w:p>
    <w:p w14:paraId="3B38E17E" w14:textId="77777777" w:rsidR="00D40907" w:rsidRPr="00D40907" w:rsidRDefault="00D40907" w:rsidP="00D40907"/>
    <w:p w14:paraId="102F7625" w14:textId="77777777" w:rsidR="00D40907" w:rsidRPr="00D40907" w:rsidRDefault="00D40907" w:rsidP="00D40907">
      <w:r w:rsidRPr="00D40907">
        <w:lastRenderedPageBreak/>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07D414FA" w14:textId="77777777" w:rsidR="00D40907" w:rsidRPr="00D40907" w:rsidRDefault="00D40907" w:rsidP="00D40907"/>
    <w:p w14:paraId="6E3582C0"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15E5E7FA" w14:textId="77777777" w:rsidR="00D40907" w:rsidRPr="00D40907" w:rsidRDefault="00D40907" w:rsidP="00D40907"/>
    <w:p w14:paraId="1CF14296" w14:textId="77777777" w:rsidR="006C3D37" w:rsidRPr="00D40907" w:rsidRDefault="006C3D37" w:rsidP="006C3D37">
      <w:r>
        <w:t xml:space="preserve">The </w:t>
      </w:r>
      <w:r w:rsidRPr="00D40907">
        <w:t>summary report and the test results</w:t>
      </w:r>
      <w:r>
        <w:t xml:space="preserve"> including IES photometric files</w:t>
      </w:r>
      <w:r w:rsidRPr="00D40907">
        <w:t xml:space="preserve"> shall be </w:t>
      </w:r>
      <w:r>
        <w:t>sent directly to the Resident Engineer, the Electrical Engineer, and the Contractor via email or other mutually agreeable means.</w:t>
      </w:r>
    </w:p>
    <w:p w14:paraId="6E9427F7" w14:textId="77777777" w:rsidR="006C3D37" w:rsidRDefault="006C3D37" w:rsidP="006C3D37"/>
    <w:p w14:paraId="44CE26C4" w14:textId="77777777" w:rsidR="006C3D37" w:rsidRPr="00D40907" w:rsidRDefault="006C3D37" w:rsidP="006C3D37">
      <w:r w:rsidRPr="00D40907">
        <w:t xml:space="preserve">Photometric performance shall meet or exceed that of the specified values. </w:t>
      </w:r>
      <w:r w:rsidRPr="00454343">
        <w:t xml:space="preserve">The color temperature shall be within +/- 300°K of the submitted factory values. The measured lumen output of the luminaire shall be within +/- 10% of the submitted factory value. </w:t>
      </w:r>
      <w:r w:rsidRPr="00D40907">
        <w:t xml:space="preserve">If the luminaire does not meet the specified photometric values, the luminaire has failed regardless of whether the test results meet the submitted factory data. </w:t>
      </w:r>
    </w:p>
    <w:p w14:paraId="4A80F2BA" w14:textId="77777777" w:rsidR="00D40907" w:rsidRPr="00D40907" w:rsidRDefault="00D40907" w:rsidP="00D40907"/>
    <w:p w14:paraId="4FECA7AE"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4E99D72" w14:textId="77777777" w:rsidR="00D40907" w:rsidRPr="00D40907" w:rsidRDefault="00D40907" w:rsidP="00D40907"/>
    <w:p w14:paraId="5149F315"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1CFF5036" w14:textId="77777777" w:rsidR="00D40907" w:rsidRPr="00D40907" w:rsidRDefault="00D40907" w:rsidP="00D40907"/>
    <w:p w14:paraId="09B4EA75" w14:textId="77777777" w:rsidR="00D40907" w:rsidRPr="00D40907" w:rsidRDefault="00D40907" w:rsidP="00D40907">
      <w:r w:rsidRPr="00D40907">
        <w:t>The number of luminaires to be tested shall be the same quantity as originally tested as required in the above table.</w:t>
      </w:r>
    </w:p>
    <w:p w14:paraId="7C933EE0" w14:textId="77777777" w:rsidR="00D40907" w:rsidRPr="00D40907" w:rsidRDefault="00D40907" w:rsidP="00D40907"/>
    <w:p w14:paraId="37E0164E" w14:textId="77777777" w:rsidR="00D40907" w:rsidRPr="00D40907" w:rsidRDefault="00D40907" w:rsidP="00D40907">
      <w:r w:rsidRPr="00D40907">
        <w:t>Retesting, should it become necessary, shall not be grounds for additional compensation or extension of time</w:t>
      </w:r>
    </w:p>
    <w:p w14:paraId="2AC47CCA" w14:textId="77777777" w:rsidR="00D40907" w:rsidRPr="00D40907" w:rsidRDefault="00D40907" w:rsidP="00D40907"/>
    <w:p w14:paraId="4EF40BAD" w14:textId="77777777" w:rsidR="00D40907" w:rsidRPr="00D40907" w:rsidRDefault="00D40907" w:rsidP="00D40907">
      <w:r w:rsidRPr="00D40907">
        <w:t>Submittal information shall include a statement of intent to provide the testing as well as a request for approval of the chosen laboratory.</w:t>
      </w:r>
    </w:p>
    <w:p w14:paraId="0370D1D4" w14:textId="77777777" w:rsidR="00D40907" w:rsidRDefault="00D40907" w:rsidP="002715C5"/>
    <w:p w14:paraId="1A2E6DA9" w14:textId="77777777" w:rsidR="00ED727F" w:rsidRDefault="00ED727F" w:rsidP="002715C5"/>
    <w:p w14:paraId="0231B65A" w14:textId="77777777" w:rsidR="00ED727F" w:rsidRPr="00D72C31" w:rsidRDefault="00ED727F" w:rsidP="002715C5">
      <w:pPr>
        <w:rPr>
          <w:u w:val="single"/>
        </w:rPr>
      </w:pPr>
      <w:r w:rsidRPr="00D72C31">
        <w:rPr>
          <w:u w:val="single"/>
        </w:rPr>
        <w:t>Installation.</w:t>
      </w:r>
    </w:p>
    <w:p w14:paraId="482D58E3" w14:textId="77777777" w:rsidR="00ED727F" w:rsidRDefault="00ED727F" w:rsidP="002715C5"/>
    <w:p w14:paraId="0EB7CD2B" w14:textId="77777777" w:rsidR="00D72C31" w:rsidRDefault="00D72C31" w:rsidP="00D72C31">
      <w:r>
        <w:t>Each luminaire shall be installed according to the luminaire manufacturer’s recommendations.</w:t>
      </w:r>
    </w:p>
    <w:p w14:paraId="3C46A6CA" w14:textId="77777777" w:rsidR="00D72C31" w:rsidRDefault="00D72C31" w:rsidP="00D72C31"/>
    <w:p w14:paraId="7D7967C0" w14:textId="77777777" w:rsidR="00A7703F" w:rsidRDefault="00A7703F" w:rsidP="00A7703F">
      <w:r>
        <w:t>Underpass luminaires shall be either attached to structures (such as piers, etc.) or suspended from structures (such as bridge decks) as indicated or implied by the configuration on the Plans.  Mounting, including all hardware and appurtenant items, shall be included as part of this item. Luminaires shall be configured with the luminaire tilt as identified in the submitted documents.</w:t>
      </w:r>
    </w:p>
    <w:p w14:paraId="358E1ED2" w14:textId="77777777" w:rsidR="00A7703F" w:rsidRDefault="00A7703F" w:rsidP="00A7703F"/>
    <w:p w14:paraId="284131B0" w14:textId="77777777" w:rsidR="00A7703F" w:rsidRDefault="00A7703F" w:rsidP="00A7703F">
      <w:r>
        <w:t xml:space="preserve">Unless otherwise indicated, suspended underpass luminaires shall be installed one-inch above the lowest underpass beam and shall be mounted using vibration dampening assemblies.  All </w:t>
      </w:r>
      <w:r>
        <w:lastRenderedPageBreak/>
        <w:t>mounting hardware shall be corrosion resistant and shall be stainless steel unless otherwise indicated.</w:t>
      </w:r>
    </w:p>
    <w:p w14:paraId="681BE6C8" w14:textId="77777777" w:rsidR="00D72C31" w:rsidRDefault="00D72C31" w:rsidP="00D72C31"/>
    <w:p w14:paraId="11716931"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46DD2ACF" w14:textId="77777777" w:rsidR="00D72C31" w:rsidRDefault="00D72C31" w:rsidP="00D72C31"/>
    <w:p w14:paraId="2DC00EE8" w14:textId="77777777" w:rsidR="00D72C31" w:rsidRDefault="00A7703F" w:rsidP="00D72C31">
      <w:r>
        <w:t>Luminaire</w:t>
      </w:r>
      <w:r w:rsidR="00D72C31">
        <w:t xml:space="preserve"> wiring shall be provided with the luminaire.  </w:t>
      </w:r>
      <w:r>
        <w:t xml:space="preserve">The wiring </w:t>
      </w:r>
      <w:r w:rsidR="00D72C31">
        <w:t>shall run from</w:t>
      </w:r>
      <w:r>
        <w:t xml:space="preserve"> the junction box</w:t>
      </w:r>
      <w:r w:rsidR="00D72C31">
        <w:t xml:space="preserve"> to</w:t>
      </w:r>
      <w:r>
        <w:t xml:space="preserve"> the</w:t>
      </w:r>
      <w:r w:rsidR="00D72C31">
        <w:t xml:space="preserve"> luminaire.</w:t>
      </w:r>
    </w:p>
    <w:p w14:paraId="3C08AD9A" w14:textId="77777777" w:rsidR="00A7703F" w:rsidRDefault="00A7703F" w:rsidP="00D72C31"/>
    <w:p w14:paraId="33F8C630" w14:textId="77777777" w:rsidR="00D72C31" w:rsidRDefault="00A7703F" w:rsidP="00D72C31">
      <w:r>
        <w:t>Luminaire</w:t>
      </w:r>
      <w:r w:rsidR="00D72C31">
        <w:t xml:space="preserve"> wire shall be sized No. 10, rated 600 V, RHW/USE-2, and have copper conductors, stranded in conformance with ASTM B 8. </w:t>
      </w:r>
      <w:r w:rsidR="00C04204">
        <w:t>Luminaire</w:t>
      </w:r>
      <w:r w:rsidR="00D72C31">
        <w:t xml:space="preserve"> wire shall be insulated with cross-linked polyethylene (XLP) insulation. </w:t>
      </w:r>
      <w:r w:rsidR="00C04204">
        <w:t>The</w:t>
      </w:r>
      <w:r w:rsidR="00B86E6B">
        <w:t xml:space="preserve"> wire shall include a phase, neutral, and green ground wire. </w:t>
      </w:r>
      <w:r w:rsidR="00D72C31">
        <w:t xml:space="preserve"> Wire</w:t>
      </w:r>
      <w:r w:rsidR="00C04204">
        <w:t>s</w:t>
      </w:r>
      <w:r w:rsidR="00D72C31">
        <w:t xml:space="preserve"> shall be trained within </w:t>
      </w:r>
      <w:r w:rsidR="00C04204">
        <w:t>any raceways</w:t>
      </w:r>
      <w:r w:rsidR="00D72C31">
        <w:t xml:space="preserve"> so as to avoid abrasion or damage to the insulation.</w:t>
      </w:r>
    </w:p>
    <w:p w14:paraId="69D7DFB9" w14:textId="77777777" w:rsidR="00D72C31" w:rsidRDefault="00D72C31" w:rsidP="00D72C31"/>
    <w:p w14:paraId="19AEB691" w14:textId="77777777" w:rsidR="00D72C31" w:rsidRDefault="00D72C31" w:rsidP="00D72C31">
      <w:r>
        <w:t xml:space="preserve">Included with the </w:t>
      </w:r>
      <w:r w:rsidR="00C04204">
        <w:t>luminaire</w:t>
      </w:r>
      <w:r>
        <w:t xml:space="preserve"> wiring shall be fusing located in the handhole</w:t>
      </w:r>
      <w:r w:rsidR="00C04204">
        <w:t xml:space="preserve"> or primary junction box</w:t>
      </w:r>
      <w:r>
        <w:t>.  Fusing shall be according to Article 1065.01</w:t>
      </w:r>
      <w:r w:rsidR="00941559" w:rsidRPr="00941559">
        <w:t xml:space="preserve"> </w:t>
      </w:r>
      <w:r w:rsidR="00941559">
        <w:t xml:space="preserve">with the exception that fuses shall be 6 </w:t>
      </w:r>
      <w:r w:rsidR="00B86E6B">
        <w:t>amperes</w:t>
      </w:r>
      <w:r w:rsidR="00941559">
        <w:t>.</w:t>
      </w:r>
    </w:p>
    <w:p w14:paraId="5E9EA3E7" w14:textId="77777777" w:rsidR="00D72C31" w:rsidRDefault="00D72C31" w:rsidP="00D72C31"/>
    <w:p w14:paraId="0702BCD9"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F1381D7" w14:textId="77777777" w:rsidR="00D72C31" w:rsidRDefault="00D72C31" w:rsidP="002715C5"/>
    <w:p w14:paraId="7A68C0A3" w14:textId="77777777" w:rsidR="00B538F2" w:rsidRPr="00EE1A33" w:rsidRDefault="00B538F2" w:rsidP="00B538F2">
      <w:pPr>
        <w:rPr>
          <w:u w:val="single"/>
        </w:rPr>
      </w:pPr>
      <w:r w:rsidRPr="00EE1A33">
        <w:rPr>
          <w:u w:val="single"/>
        </w:rPr>
        <w:t>Warranty.</w:t>
      </w:r>
    </w:p>
    <w:p w14:paraId="1FB31B83" w14:textId="77777777" w:rsidR="00B538F2" w:rsidRDefault="00B538F2" w:rsidP="00B538F2"/>
    <w:p w14:paraId="35333274" w14:textId="77777777" w:rsidR="00D72C31" w:rsidRDefault="00D72C31" w:rsidP="00D72C31">
      <w:r>
        <w:t xml:space="preserve">The entire luminaire and all of its component parts shall be covered by a </w:t>
      </w:r>
      <w:r w:rsidR="000C3F86">
        <w:t>10-year</w:t>
      </w:r>
      <w:r>
        <w:t xml:space="preserve"> warranty.   Failure is when one or more of the following occur:</w:t>
      </w:r>
    </w:p>
    <w:p w14:paraId="08235905" w14:textId="77777777" w:rsidR="00D72C31" w:rsidRDefault="00D72C31" w:rsidP="00D72C31"/>
    <w:p w14:paraId="4F1AD63A" w14:textId="77777777" w:rsidR="00D72C31" w:rsidRDefault="00D72C31" w:rsidP="004C0FE5">
      <w:pPr>
        <w:ind w:left="720"/>
      </w:pPr>
      <w:r>
        <w:t>1) Negligible light output from more than 10 percent of the discrete LEDs.</w:t>
      </w:r>
    </w:p>
    <w:p w14:paraId="53995EDD" w14:textId="77777777" w:rsidR="00D72C31" w:rsidRDefault="00D72C31" w:rsidP="004C0FE5">
      <w:pPr>
        <w:ind w:left="720"/>
      </w:pPr>
      <w:r>
        <w:t>2) Significant moisture that deteriorates performance of the luminaire.</w:t>
      </w:r>
    </w:p>
    <w:p w14:paraId="3DD91E6D" w14:textId="77777777" w:rsidR="00D72C31" w:rsidRDefault="00D72C31" w:rsidP="004C0FE5">
      <w:pPr>
        <w:ind w:left="720"/>
      </w:pPr>
      <w:r>
        <w:t>3) Driver that continues to operate at a reduced output due to overheating.</w:t>
      </w:r>
    </w:p>
    <w:p w14:paraId="4D7102C7" w14:textId="77777777" w:rsidR="00D72C31" w:rsidRDefault="00D72C31" w:rsidP="00D72C31"/>
    <w:p w14:paraId="03847B91" w14:textId="00023AED" w:rsidR="00D72C31" w:rsidRDefault="00D72C31" w:rsidP="00D72C31">
      <w:r w:rsidRPr="003B4243">
        <w:rPr>
          <w:b/>
        </w:rPr>
        <w:t xml:space="preserve">The warranty period shall begin on the date of </w:t>
      </w:r>
      <w:r w:rsidR="00234268" w:rsidRPr="003B4243">
        <w:rPr>
          <w:b/>
        </w:rPr>
        <w:t xml:space="preserve">luminaire </w:t>
      </w:r>
      <w:r w:rsidR="00094AF9">
        <w:rPr>
          <w:b/>
        </w:rPr>
        <w:t>delivery</w:t>
      </w:r>
      <w:r>
        <w:t xml:space="preserve">.  </w:t>
      </w:r>
      <w:r w:rsidR="003B4243">
        <w:t xml:space="preserve">The Contractor shall verify that the Resident Engineer has noted the </w:t>
      </w:r>
      <w:r w:rsidR="00094AF9">
        <w:t>delivery</w:t>
      </w:r>
      <w:r w:rsidR="003B4243">
        <w:t xml:space="preserve"> date in the daily diary.  </w:t>
      </w:r>
      <w:r w:rsidR="00805644">
        <w:t>C</w:t>
      </w:r>
      <w:r>
        <w:t xml:space="preserve">opy of the </w:t>
      </w:r>
      <w:r w:rsidR="00B86E6B">
        <w:t xml:space="preserve">shipment </w:t>
      </w:r>
      <w:r w:rsidR="00094AF9">
        <w:t xml:space="preserve">and delivery </w:t>
      </w:r>
      <w:r w:rsidR="00805644">
        <w:t>documentation</w:t>
      </w:r>
      <w:r w:rsidR="00B86E6B">
        <w:t xml:space="preserve"> </w:t>
      </w:r>
      <w:r>
        <w:t>shall be s</w:t>
      </w:r>
      <w:r w:rsidR="00805644">
        <w:t>ubmitted</w:t>
      </w:r>
      <w:r>
        <w:t>.</w:t>
      </w:r>
    </w:p>
    <w:p w14:paraId="0C85130A" w14:textId="77777777" w:rsidR="00D72C31" w:rsidRDefault="00D72C31" w:rsidP="00D72C31"/>
    <w:p w14:paraId="6838244C" w14:textId="77777777" w:rsidR="00D72C31" w:rsidRDefault="00D72C31" w:rsidP="00D72C31">
      <w:r>
        <w:t xml:space="preserve">The replacement luminaire shall be of the same manufacturer, model, and photometric distribution as the original.  </w:t>
      </w:r>
    </w:p>
    <w:p w14:paraId="4CD56441" w14:textId="77777777" w:rsidR="000C3F86" w:rsidRDefault="000C3F86" w:rsidP="00D72C31"/>
    <w:p w14:paraId="3173F9FD" w14:textId="77777777" w:rsidR="00D72C31" w:rsidRDefault="00D72C31" w:rsidP="00B538F2"/>
    <w:p w14:paraId="494A39B9" w14:textId="77777777" w:rsidR="00ED727F" w:rsidRPr="00EE1A33" w:rsidRDefault="00ED727F" w:rsidP="002715C5">
      <w:pPr>
        <w:rPr>
          <w:u w:val="single"/>
        </w:rPr>
      </w:pPr>
      <w:r w:rsidRPr="00EE1A33">
        <w:rPr>
          <w:u w:val="single"/>
        </w:rPr>
        <w:t>Method of Measurement.</w:t>
      </w:r>
    </w:p>
    <w:p w14:paraId="3F954DBE" w14:textId="77777777" w:rsidR="00ED727F" w:rsidRDefault="00ED727F" w:rsidP="002715C5"/>
    <w:p w14:paraId="5DD43C33"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321669FD" w14:textId="77777777" w:rsidR="00D179F1" w:rsidRPr="00EE1A33" w:rsidRDefault="00D179F1" w:rsidP="00D179F1"/>
    <w:tbl>
      <w:tblPr>
        <w:tblStyle w:val="TableGrid"/>
        <w:tblW w:w="0" w:type="auto"/>
        <w:jc w:val="center"/>
        <w:tblLook w:val="04A0" w:firstRow="1" w:lastRow="0" w:firstColumn="1" w:lastColumn="0" w:noHBand="0" w:noVBand="1"/>
      </w:tblPr>
      <w:tblGrid>
        <w:gridCol w:w="1780"/>
        <w:gridCol w:w="2500"/>
      </w:tblGrid>
      <w:tr w:rsidR="00D179F1" w:rsidRPr="00EE1A33" w14:paraId="3455DD28" w14:textId="77777777" w:rsidTr="00D179F1">
        <w:trPr>
          <w:jc w:val="center"/>
        </w:trPr>
        <w:tc>
          <w:tcPr>
            <w:tcW w:w="1780" w:type="dxa"/>
            <w:noWrap/>
            <w:vAlign w:val="center"/>
          </w:tcPr>
          <w:p w14:paraId="20ECD33F" w14:textId="77777777" w:rsidR="00D179F1" w:rsidRPr="00EE1A33" w:rsidRDefault="00D179F1" w:rsidP="00EE1A33">
            <w:pPr>
              <w:jc w:val="center"/>
              <w:rPr>
                <w:b/>
              </w:rPr>
            </w:pPr>
            <w:r>
              <w:rPr>
                <w:b/>
              </w:rPr>
              <w:t xml:space="preserve">Designation </w:t>
            </w:r>
            <w:r w:rsidRPr="00EE1A33">
              <w:rPr>
                <w:b/>
              </w:rPr>
              <w:t>Type</w:t>
            </w:r>
          </w:p>
        </w:tc>
        <w:tc>
          <w:tcPr>
            <w:tcW w:w="2500" w:type="dxa"/>
            <w:noWrap/>
            <w:vAlign w:val="center"/>
          </w:tcPr>
          <w:p w14:paraId="3870E48A" w14:textId="77777777" w:rsidR="00D179F1" w:rsidRDefault="00805644" w:rsidP="00EE1A33">
            <w:pPr>
              <w:jc w:val="center"/>
              <w:rPr>
                <w:b/>
              </w:rPr>
            </w:pPr>
            <w:r>
              <w:rPr>
                <w:b/>
              </w:rPr>
              <w:t xml:space="preserve">Minimum </w:t>
            </w:r>
            <w:r w:rsidR="00D179F1">
              <w:rPr>
                <w:b/>
              </w:rPr>
              <w:t>Initial</w:t>
            </w:r>
          </w:p>
          <w:p w14:paraId="5DFC5501" w14:textId="77777777" w:rsidR="00D179F1" w:rsidRPr="00EE1A33" w:rsidRDefault="00D179F1" w:rsidP="00EE1A33">
            <w:pPr>
              <w:jc w:val="center"/>
              <w:rPr>
                <w:b/>
              </w:rPr>
            </w:pPr>
            <w:r>
              <w:rPr>
                <w:b/>
              </w:rPr>
              <w:t>Luminous Flux</w:t>
            </w:r>
          </w:p>
        </w:tc>
      </w:tr>
      <w:tr w:rsidR="00D179F1" w:rsidRPr="00EE1A33" w14:paraId="4F8E56AA" w14:textId="77777777" w:rsidTr="00D179F1">
        <w:trPr>
          <w:jc w:val="center"/>
        </w:trPr>
        <w:tc>
          <w:tcPr>
            <w:tcW w:w="1780" w:type="dxa"/>
            <w:noWrap/>
            <w:vAlign w:val="center"/>
          </w:tcPr>
          <w:p w14:paraId="5D12208B" w14:textId="77777777" w:rsidR="00D179F1" w:rsidRPr="00EE1A33" w:rsidRDefault="00D179F1" w:rsidP="00EE1A33">
            <w:pPr>
              <w:jc w:val="center"/>
            </w:pPr>
            <w:r w:rsidRPr="00EE1A33">
              <w:t>A</w:t>
            </w:r>
          </w:p>
        </w:tc>
        <w:tc>
          <w:tcPr>
            <w:tcW w:w="2500" w:type="dxa"/>
            <w:noWrap/>
            <w:vAlign w:val="center"/>
          </w:tcPr>
          <w:p w14:paraId="1B776C9C" w14:textId="77777777" w:rsidR="00D179F1" w:rsidRPr="00EE1A33" w:rsidRDefault="00D179F1" w:rsidP="00EE1A33">
            <w:pPr>
              <w:jc w:val="center"/>
            </w:pPr>
            <w:r>
              <w:t>2,200</w:t>
            </w:r>
          </w:p>
        </w:tc>
      </w:tr>
      <w:tr w:rsidR="00D179F1" w:rsidRPr="00EE1A33" w14:paraId="08D3BDFD" w14:textId="77777777" w:rsidTr="00D179F1">
        <w:trPr>
          <w:jc w:val="center"/>
        </w:trPr>
        <w:tc>
          <w:tcPr>
            <w:tcW w:w="1780" w:type="dxa"/>
            <w:noWrap/>
            <w:vAlign w:val="center"/>
          </w:tcPr>
          <w:p w14:paraId="229FA83A" w14:textId="77777777" w:rsidR="00D179F1" w:rsidRPr="00EE1A33" w:rsidRDefault="00D179F1" w:rsidP="00EE1A33">
            <w:pPr>
              <w:jc w:val="center"/>
            </w:pPr>
            <w:r w:rsidRPr="00EE1A33">
              <w:t>B</w:t>
            </w:r>
          </w:p>
        </w:tc>
        <w:tc>
          <w:tcPr>
            <w:tcW w:w="2500" w:type="dxa"/>
            <w:noWrap/>
            <w:vAlign w:val="center"/>
          </w:tcPr>
          <w:p w14:paraId="62058532" w14:textId="77777777" w:rsidR="00D179F1" w:rsidRPr="00EE1A33" w:rsidRDefault="00D179F1" w:rsidP="00EE1A33">
            <w:pPr>
              <w:jc w:val="center"/>
            </w:pPr>
            <w:r>
              <w:t>3,150</w:t>
            </w:r>
          </w:p>
        </w:tc>
      </w:tr>
      <w:tr w:rsidR="00D179F1" w:rsidRPr="00EE1A33" w14:paraId="51A30965" w14:textId="77777777" w:rsidTr="00D179F1">
        <w:trPr>
          <w:jc w:val="center"/>
        </w:trPr>
        <w:tc>
          <w:tcPr>
            <w:tcW w:w="1780" w:type="dxa"/>
            <w:noWrap/>
            <w:vAlign w:val="center"/>
          </w:tcPr>
          <w:p w14:paraId="3E2C38D3" w14:textId="77777777" w:rsidR="00D179F1" w:rsidRPr="00EE1A33" w:rsidRDefault="00D179F1" w:rsidP="00EE1A33">
            <w:pPr>
              <w:jc w:val="center"/>
            </w:pPr>
            <w:r w:rsidRPr="00EE1A33">
              <w:t>C</w:t>
            </w:r>
          </w:p>
        </w:tc>
        <w:tc>
          <w:tcPr>
            <w:tcW w:w="2500" w:type="dxa"/>
            <w:noWrap/>
            <w:vAlign w:val="center"/>
          </w:tcPr>
          <w:p w14:paraId="418CCD0B" w14:textId="77777777" w:rsidR="00D179F1" w:rsidRPr="00EE1A33" w:rsidRDefault="00D179F1" w:rsidP="00EE1A33">
            <w:pPr>
              <w:jc w:val="center"/>
            </w:pPr>
            <w:r>
              <w:t>4,400</w:t>
            </w:r>
          </w:p>
        </w:tc>
      </w:tr>
      <w:tr w:rsidR="00D179F1" w:rsidRPr="00EE1A33" w14:paraId="3A0684BE" w14:textId="77777777" w:rsidTr="00D179F1">
        <w:trPr>
          <w:jc w:val="center"/>
        </w:trPr>
        <w:tc>
          <w:tcPr>
            <w:tcW w:w="1780" w:type="dxa"/>
            <w:noWrap/>
            <w:vAlign w:val="center"/>
          </w:tcPr>
          <w:p w14:paraId="76AC3ED4" w14:textId="77777777" w:rsidR="00D179F1" w:rsidRPr="00EE1A33" w:rsidRDefault="00D179F1" w:rsidP="00EE1A33">
            <w:pPr>
              <w:jc w:val="center"/>
            </w:pPr>
            <w:r w:rsidRPr="00EE1A33">
              <w:t>D</w:t>
            </w:r>
          </w:p>
        </w:tc>
        <w:tc>
          <w:tcPr>
            <w:tcW w:w="2500" w:type="dxa"/>
            <w:noWrap/>
            <w:vAlign w:val="center"/>
          </w:tcPr>
          <w:p w14:paraId="48F354BC" w14:textId="77777777" w:rsidR="00D179F1" w:rsidRPr="00EE1A33" w:rsidRDefault="00D179F1" w:rsidP="00EE1A33">
            <w:pPr>
              <w:jc w:val="center"/>
            </w:pPr>
            <w:r>
              <w:t>6,300</w:t>
            </w:r>
          </w:p>
        </w:tc>
      </w:tr>
      <w:tr w:rsidR="00D179F1" w:rsidRPr="00EE1A33" w14:paraId="259BB7B0" w14:textId="77777777" w:rsidTr="00D179F1">
        <w:trPr>
          <w:jc w:val="center"/>
        </w:trPr>
        <w:tc>
          <w:tcPr>
            <w:tcW w:w="1780" w:type="dxa"/>
            <w:noWrap/>
            <w:vAlign w:val="center"/>
          </w:tcPr>
          <w:p w14:paraId="271F3BB3" w14:textId="77777777" w:rsidR="00D179F1" w:rsidRPr="00EE1A33" w:rsidRDefault="00D179F1" w:rsidP="00EE1A33">
            <w:pPr>
              <w:jc w:val="center"/>
            </w:pPr>
            <w:r>
              <w:t>E</w:t>
            </w:r>
          </w:p>
        </w:tc>
        <w:tc>
          <w:tcPr>
            <w:tcW w:w="2500" w:type="dxa"/>
            <w:noWrap/>
            <w:vAlign w:val="center"/>
          </w:tcPr>
          <w:p w14:paraId="74421139" w14:textId="77777777" w:rsidR="00D179F1" w:rsidRDefault="00D179F1" w:rsidP="00EE1A33">
            <w:pPr>
              <w:jc w:val="center"/>
            </w:pPr>
            <w:r>
              <w:t>9,450</w:t>
            </w:r>
          </w:p>
        </w:tc>
      </w:tr>
      <w:tr w:rsidR="00D179F1" w:rsidRPr="00EE1A33" w14:paraId="310BEA8B" w14:textId="77777777" w:rsidTr="00D179F1">
        <w:trPr>
          <w:jc w:val="center"/>
        </w:trPr>
        <w:tc>
          <w:tcPr>
            <w:tcW w:w="1780" w:type="dxa"/>
            <w:noWrap/>
            <w:vAlign w:val="center"/>
          </w:tcPr>
          <w:p w14:paraId="61E297B4" w14:textId="77777777" w:rsidR="00D179F1" w:rsidRPr="00EE1A33" w:rsidRDefault="00D179F1" w:rsidP="00EE1A33">
            <w:pPr>
              <w:jc w:val="center"/>
            </w:pPr>
            <w:r>
              <w:t>F</w:t>
            </w:r>
          </w:p>
        </w:tc>
        <w:tc>
          <w:tcPr>
            <w:tcW w:w="2500" w:type="dxa"/>
            <w:noWrap/>
            <w:vAlign w:val="center"/>
          </w:tcPr>
          <w:p w14:paraId="4CE2BA25" w14:textId="77777777" w:rsidR="00D179F1" w:rsidRDefault="00D179F1" w:rsidP="00EE1A33">
            <w:pPr>
              <w:jc w:val="center"/>
            </w:pPr>
            <w:r>
              <w:t>12,500</w:t>
            </w:r>
          </w:p>
        </w:tc>
      </w:tr>
      <w:tr w:rsidR="00D179F1" w:rsidRPr="00EE1A33" w14:paraId="24440D8A" w14:textId="77777777" w:rsidTr="00D179F1">
        <w:trPr>
          <w:jc w:val="center"/>
        </w:trPr>
        <w:tc>
          <w:tcPr>
            <w:tcW w:w="1780" w:type="dxa"/>
            <w:noWrap/>
            <w:vAlign w:val="center"/>
          </w:tcPr>
          <w:p w14:paraId="3131ACD1" w14:textId="77777777" w:rsidR="00D179F1" w:rsidRPr="00EE1A33" w:rsidRDefault="00D179F1" w:rsidP="00EE1A33">
            <w:pPr>
              <w:jc w:val="center"/>
            </w:pPr>
            <w:r>
              <w:t>G</w:t>
            </w:r>
          </w:p>
        </w:tc>
        <w:tc>
          <w:tcPr>
            <w:tcW w:w="2500" w:type="dxa"/>
            <w:noWrap/>
            <w:vAlign w:val="center"/>
          </w:tcPr>
          <w:p w14:paraId="59BF8AFE" w14:textId="77777777" w:rsidR="00D179F1" w:rsidRDefault="00D179F1" w:rsidP="00EE1A33">
            <w:pPr>
              <w:jc w:val="center"/>
            </w:pPr>
            <w:r>
              <w:t>15,500</w:t>
            </w:r>
          </w:p>
        </w:tc>
      </w:tr>
      <w:tr w:rsidR="00D179F1" w:rsidRPr="00EE1A33" w14:paraId="4B891405" w14:textId="77777777" w:rsidTr="00D179F1">
        <w:trPr>
          <w:jc w:val="center"/>
        </w:trPr>
        <w:tc>
          <w:tcPr>
            <w:tcW w:w="1780" w:type="dxa"/>
            <w:noWrap/>
            <w:vAlign w:val="center"/>
          </w:tcPr>
          <w:p w14:paraId="61C823C0" w14:textId="77777777" w:rsidR="00D179F1" w:rsidRPr="00EE1A33" w:rsidRDefault="00D179F1" w:rsidP="00EE1A33">
            <w:pPr>
              <w:jc w:val="center"/>
            </w:pPr>
            <w:r>
              <w:lastRenderedPageBreak/>
              <w:t>H</w:t>
            </w:r>
          </w:p>
        </w:tc>
        <w:tc>
          <w:tcPr>
            <w:tcW w:w="2500" w:type="dxa"/>
            <w:noWrap/>
            <w:vAlign w:val="center"/>
          </w:tcPr>
          <w:p w14:paraId="56105491" w14:textId="77777777" w:rsidR="00D179F1" w:rsidRDefault="00D179F1" w:rsidP="00EE1A33">
            <w:pPr>
              <w:jc w:val="center"/>
            </w:pPr>
            <w:r>
              <w:t>25,200</w:t>
            </w:r>
          </w:p>
        </w:tc>
      </w:tr>
      <w:tr w:rsidR="00D179F1" w:rsidRPr="00EE1A33" w14:paraId="09EB0A04" w14:textId="77777777" w:rsidTr="00D179F1">
        <w:trPr>
          <w:jc w:val="center"/>
        </w:trPr>
        <w:tc>
          <w:tcPr>
            <w:tcW w:w="1780" w:type="dxa"/>
            <w:noWrap/>
            <w:vAlign w:val="center"/>
          </w:tcPr>
          <w:p w14:paraId="64D1D962" w14:textId="77777777" w:rsidR="00D179F1" w:rsidRPr="00EE1A33" w:rsidRDefault="00D179F1" w:rsidP="00EE1A33">
            <w:pPr>
              <w:jc w:val="center"/>
            </w:pPr>
            <w:r>
              <w:t>I</w:t>
            </w:r>
          </w:p>
        </w:tc>
        <w:tc>
          <w:tcPr>
            <w:tcW w:w="2500" w:type="dxa"/>
            <w:noWrap/>
            <w:vAlign w:val="center"/>
          </w:tcPr>
          <w:p w14:paraId="618D6F13" w14:textId="77777777" w:rsidR="00D179F1" w:rsidRDefault="00D179F1" w:rsidP="00EE1A33">
            <w:pPr>
              <w:jc w:val="center"/>
            </w:pPr>
            <w:r>
              <w:t>47,250</w:t>
            </w:r>
          </w:p>
        </w:tc>
      </w:tr>
    </w:tbl>
    <w:p w14:paraId="18EBF454" w14:textId="77777777" w:rsidR="00EE1A33" w:rsidRPr="00EE1A33" w:rsidRDefault="00EE1A33" w:rsidP="00EE1A33"/>
    <w:p w14:paraId="2F08E8D3"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03D8A3DF" w14:textId="77777777" w:rsidR="00EE1A33" w:rsidRDefault="00EE1A33" w:rsidP="002715C5"/>
    <w:p w14:paraId="291364D9" w14:textId="77777777" w:rsidR="00ED727F" w:rsidRPr="00EE1A33" w:rsidRDefault="00ED727F" w:rsidP="002715C5">
      <w:pPr>
        <w:rPr>
          <w:u w:val="single"/>
        </w:rPr>
      </w:pPr>
      <w:r w:rsidRPr="00EE1A33">
        <w:rPr>
          <w:u w:val="single"/>
        </w:rPr>
        <w:t>Basis of Payment.</w:t>
      </w:r>
    </w:p>
    <w:p w14:paraId="6810B391" w14:textId="77777777" w:rsidR="00EE1A33" w:rsidRDefault="00EE1A33" w:rsidP="002715C5"/>
    <w:p w14:paraId="63C5C09A" w14:textId="45025491"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106652">
        <w:rPr>
          <w:b/>
        </w:rPr>
        <w:t>UNDERPASS</w:t>
      </w:r>
      <w:r w:rsidR="00645832">
        <w:rPr>
          <w:b/>
        </w:rPr>
        <w:t>, REPLACEMENT</w:t>
      </w:r>
      <w:r w:rsidR="000D0A73">
        <w:t xml:space="preserve">, </w:t>
      </w:r>
      <w:r w:rsidRPr="00ED727F">
        <w:t>of the</w:t>
      </w:r>
      <w:r w:rsidR="00E375B5">
        <w:t xml:space="preserve"> </w:t>
      </w:r>
      <w:r w:rsidR="00C04204">
        <w:t xml:space="preserve">mount type and </w:t>
      </w:r>
      <w:r w:rsidR="00E375B5">
        <w:t>output designation specified</w:t>
      </w:r>
      <w:r>
        <w:t>.</w:t>
      </w:r>
    </w:p>
    <w:sectPr w:rsidR="00ED727F" w:rsidRPr="00E90FF0" w:rsidSect="005F05E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E80B" w14:textId="77777777" w:rsidR="00C60B9E" w:rsidRDefault="00C60B9E" w:rsidP="00041FAA">
      <w:r>
        <w:separator/>
      </w:r>
    </w:p>
  </w:endnote>
  <w:endnote w:type="continuationSeparator" w:id="0">
    <w:p w14:paraId="48EA53A9" w14:textId="77777777" w:rsidR="00C60B9E" w:rsidRDefault="00C60B9E"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8FD5" w14:textId="77777777" w:rsidR="00383DA6" w:rsidRDefault="00383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C516F" w14:textId="77777777" w:rsidR="00383DA6" w:rsidRDefault="00383D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632D" w14:textId="77777777" w:rsidR="00383DA6" w:rsidRDefault="00383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798C" w14:textId="77777777" w:rsidR="00C60B9E" w:rsidRDefault="00C60B9E" w:rsidP="00041FAA">
      <w:r>
        <w:separator/>
      </w:r>
    </w:p>
  </w:footnote>
  <w:footnote w:type="continuationSeparator" w:id="0">
    <w:p w14:paraId="0EF53CE6" w14:textId="77777777" w:rsidR="00C60B9E" w:rsidRDefault="00C60B9E"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DAE4" w14:textId="77777777" w:rsidR="00383DA6" w:rsidRDefault="00383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775" w14:textId="77777777" w:rsidR="00383DA6" w:rsidRDefault="00383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6D182" w14:textId="77777777" w:rsidR="00383DA6" w:rsidRDefault="00383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9347529">
    <w:abstractNumId w:val="2"/>
  </w:num>
  <w:num w:numId="2" w16cid:durableId="269510543">
    <w:abstractNumId w:val="3"/>
  </w:num>
  <w:num w:numId="3" w16cid:durableId="1933200681">
    <w:abstractNumId w:val="0"/>
  </w:num>
  <w:num w:numId="4" w16cid:durableId="444737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41FAA"/>
    <w:rsid w:val="00055ED6"/>
    <w:rsid w:val="00057CB8"/>
    <w:rsid w:val="00064D78"/>
    <w:rsid w:val="00070C89"/>
    <w:rsid w:val="00076BBD"/>
    <w:rsid w:val="00077B9E"/>
    <w:rsid w:val="00094AF9"/>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06652"/>
    <w:rsid w:val="00113E40"/>
    <w:rsid w:val="00116D4E"/>
    <w:rsid w:val="001179AA"/>
    <w:rsid w:val="001221CE"/>
    <w:rsid w:val="00126ED3"/>
    <w:rsid w:val="001272A2"/>
    <w:rsid w:val="00132483"/>
    <w:rsid w:val="001330BF"/>
    <w:rsid w:val="00142907"/>
    <w:rsid w:val="00147A8A"/>
    <w:rsid w:val="00150D97"/>
    <w:rsid w:val="00156D8B"/>
    <w:rsid w:val="00157166"/>
    <w:rsid w:val="00160ECD"/>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361A2"/>
    <w:rsid w:val="0025458B"/>
    <w:rsid w:val="00262BDF"/>
    <w:rsid w:val="002715C5"/>
    <w:rsid w:val="00276217"/>
    <w:rsid w:val="00280EC0"/>
    <w:rsid w:val="0028295E"/>
    <w:rsid w:val="00285AC1"/>
    <w:rsid w:val="002930DE"/>
    <w:rsid w:val="00296C81"/>
    <w:rsid w:val="0029766F"/>
    <w:rsid w:val="002A3C01"/>
    <w:rsid w:val="002A7522"/>
    <w:rsid w:val="002A7C02"/>
    <w:rsid w:val="002C09DD"/>
    <w:rsid w:val="002C0B89"/>
    <w:rsid w:val="002C6C1A"/>
    <w:rsid w:val="002E1B4B"/>
    <w:rsid w:val="002E6E05"/>
    <w:rsid w:val="002E7FEF"/>
    <w:rsid w:val="002F6F3F"/>
    <w:rsid w:val="00303CEE"/>
    <w:rsid w:val="003538FC"/>
    <w:rsid w:val="003550E1"/>
    <w:rsid w:val="003629D5"/>
    <w:rsid w:val="003640FF"/>
    <w:rsid w:val="00370233"/>
    <w:rsid w:val="00383DA6"/>
    <w:rsid w:val="003850C7"/>
    <w:rsid w:val="003A3CB2"/>
    <w:rsid w:val="003B4243"/>
    <w:rsid w:val="003B4CD5"/>
    <w:rsid w:val="003D03CB"/>
    <w:rsid w:val="003E01A2"/>
    <w:rsid w:val="003E0A9D"/>
    <w:rsid w:val="003E1D54"/>
    <w:rsid w:val="003F09DE"/>
    <w:rsid w:val="003F556A"/>
    <w:rsid w:val="003F7B24"/>
    <w:rsid w:val="00400468"/>
    <w:rsid w:val="004010DD"/>
    <w:rsid w:val="004310BD"/>
    <w:rsid w:val="00467D1A"/>
    <w:rsid w:val="004708BF"/>
    <w:rsid w:val="004725BC"/>
    <w:rsid w:val="004842DA"/>
    <w:rsid w:val="00496932"/>
    <w:rsid w:val="004A0748"/>
    <w:rsid w:val="004A7CF5"/>
    <w:rsid w:val="004B02C8"/>
    <w:rsid w:val="004C0FE5"/>
    <w:rsid w:val="004C72A0"/>
    <w:rsid w:val="004D2393"/>
    <w:rsid w:val="004D359F"/>
    <w:rsid w:val="004D5953"/>
    <w:rsid w:val="004E27BE"/>
    <w:rsid w:val="004F5A13"/>
    <w:rsid w:val="004F771D"/>
    <w:rsid w:val="0051581B"/>
    <w:rsid w:val="00520F0E"/>
    <w:rsid w:val="00526B7B"/>
    <w:rsid w:val="005326D6"/>
    <w:rsid w:val="005348B1"/>
    <w:rsid w:val="0053536C"/>
    <w:rsid w:val="00535B1A"/>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382E"/>
    <w:rsid w:val="00617FC8"/>
    <w:rsid w:val="00622752"/>
    <w:rsid w:val="006340F2"/>
    <w:rsid w:val="00641548"/>
    <w:rsid w:val="00645832"/>
    <w:rsid w:val="00646C92"/>
    <w:rsid w:val="00646CD2"/>
    <w:rsid w:val="00670A0C"/>
    <w:rsid w:val="006716D0"/>
    <w:rsid w:val="00673D71"/>
    <w:rsid w:val="006952F8"/>
    <w:rsid w:val="006A5445"/>
    <w:rsid w:val="006C3D37"/>
    <w:rsid w:val="006C5D76"/>
    <w:rsid w:val="006D24D7"/>
    <w:rsid w:val="006D33D5"/>
    <w:rsid w:val="006D7F99"/>
    <w:rsid w:val="006E3189"/>
    <w:rsid w:val="006E372A"/>
    <w:rsid w:val="006E5421"/>
    <w:rsid w:val="006F21FB"/>
    <w:rsid w:val="007026FA"/>
    <w:rsid w:val="0072091B"/>
    <w:rsid w:val="0072311D"/>
    <w:rsid w:val="00723F60"/>
    <w:rsid w:val="00726C20"/>
    <w:rsid w:val="00736425"/>
    <w:rsid w:val="007373AA"/>
    <w:rsid w:val="00746B42"/>
    <w:rsid w:val="00746E60"/>
    <w:rsid w:val="007512CC"/>
    <w:rsid w:val="00753952"/>
    <w:rsid w:val="007614B5"/>
    <w:rsid w:val="0077303B"/>
    <w:rsid w:val="00773363"/>
    <w:rsid w:val="007751E7"/>
    <w:rsid w:val="00782DD8"/>
    <w:rsid w:val="0078316F"/>
    <w:rsid w:val="00783DF8"/>
    <w:rsid w:val="00791774"/>
    <w:rsid w:val="007A3107"/>
    <w:rsid w:val="007A6AEB"/>
    <w:rsid w:val="007B4455"/>
    <w:rsid w:val="007D2469"/>
    <w:rsid w:val="007D4C62"/>
    <w:rsid w:val="007F19C1"/>
    <w:rsid w:val="007F3B5E"/>
    <w:rsid w:val="007F7B95"/>
    <w:rsid w:val="00805644"/>
    <w:rsid w:val="0081081B"/>
    <w:rsid w:val="008157B4"/>
    <w:rsid w:val="008172B3"/>
    <w:rsid w:val="008221BF"/>
    <w:rsid w:val="00822EDE"/>
    <w:rsid w:val="0082355F"/>
    <w:rsid w:val="0082421F"/>
    <w:rsid w:val="00831D15"/>
    <w:rsid w:val="008322A8"/>
    <w:rsid w:val="00842A76"/>
    <w:rsid w:val="00850395"/>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D0C4F"/>
    <w:rsid w:val="008D0FA3"/>
    <w:rsid w:val="008E0E1D"/>
    <w:rsid w:val="008F0745"/>
    <w:rsid w:val="009016FC"/>
    <w:rsid w:val="00912DDC"/>
    <w:rsid w:val="009147FF"/>
    <w:rsid w:val="00941559"/>
    <w:rsid w:val="00942AE4"/>
    <w:rsid w:val="00951550"/>
    <w:rsid w:val="00951BF9"/>
    <w:rsid w:val="009537E1"/>
    <w:rsid w:val="009621D3"/>
    <w:rsid w:val="0096239A"/>
    <w:rsid w:val="009665AC"/>
    <w:rsid w:val="00966EEA"/>
    <w:rsid w:val="00975962"/>
    <w:rsid w:val="00985E92"/>
    <w:rsid w:val="009926FA"/>
    <w:rsid w:val="00992721"/>
    <w:rsid w:val="00996FF4"/>
    <w:rsid w:val="009A7017"/>
    <w:rsid w:val="009B1250"/>
    <w:rsid w:val="009B18B7"/>
    <w:rsid w:val="009B3246"/>
    <w:rsid w:val="009B3FB3"/>
    <w:rsid w:val="009B7B5B"/>
    <w:rsid w:val="009D047B"/>
    <w:rsid w:val="009D74E9"/>
    <w:rsid w:val="009F484D"/>
    <w:rsid w:val="009F7C73"/>
    <w:rsid w:val="00A100DF"/>
    <w:rsid w:val="00A12B9B"/>
    <w:rsid w:val="00A13200"/>
    <w:rsid w:val="00A17057"/>
    <w:rsid w:val="00A5019F"/>
    <w:rsid w:val="00A50AB3"/>
    <w:rsid w:val="00A625F8"/>
    <w:rsid w:val="00A76C13"/>
    <w:rsid w:val="00A7703F"/>
    <w:rsid w:val="00A91F69"/>
    <w:rsid w:val="00A974C1"/>
    <w:rsid w:val="00AA61D0"/>
    <w:rsid w:val="00AA7AFE"/>
    <w:rsid w:val="00AB0FFA"/>
    <w:rsid w:val="00AC58A8"/>
    <w:rsid w:val="00AC6ED0"/>
    <w:rsid w:val="00AD2F1E"/>
    <w:rsid w:val="00AD613F"/>
    <w:rsid w:val="00AD67E6"/>
    <w:rsid w:val="00AE45AB"/>
    <w:rsid w:val="00AE59E0"/>
    <w:rsid w:val="00AE68A6"/>
    <w:rsid w:val="00AE7579"/>
    <w:rsid w:val="00AF1AEA"/>
    <w:rsid w:val="00B005B3"/>
    <w:rsid w:val="00B00FCD"/>
    <w:rsid w:val="00B046DB"/>
    <w:rsid w:val="00B12A98"/>
    <w:rsid w:val="00B17772"/>
    <w:rsid w:val="00B17914"/>
    <w:rsid w:val="00B224D1"/>
    <w:rsid w:val="00B22F9F"/>
    <w:rsid w:val="00B26EF6"/>
    <w:rsid w:val="00B451BF"/>
    <w:rsid w:val="00B530DB"/>
    <w:rsid w:val="00B538F2"/>
    <w:rsid w:val="00B70D54"/>
    <w:rsid w:val="00B86E6B"/>
    <w:rsid w:val="00B9266E"/>
    <w:rsid w:val="00B934D9"/>
    <w:rsid w:val="00B94ED6"/>
    <w:rsid w:val="00BB07C2"/>
    <w:rsid w:val="00BB5799"/>
    <w:rsid w:val="00BC0997"/>
    <w:rsid w:val="00BC23AF"/>
    <w:rsid w:val="00BC3BBF"/>
    <w:rsid w:val="00BE33E5"/>
    <w:rsid w:val="00C04204"/>
    <w:rsid w:val="00C170FF"/>
    <w:rsid w:val="00C22C34"/>
    <w:rsid w:val="00C270B1"/>
    <w:rsid w:val="00C33D1D"/>
    <w:rsid w:val="00C34346"/>
    <w:rsid w:val="00C448D7"/>
    <w:rsid w:val="00C45365"/>
    <w:rsid w:val="00C526F6"/>
    <w:rsid w:val="00C55063"/>
    <w:rsid w:val="00C60B9E"/>
    <w:rsid w:val="00C640CC"/>
    <w:rsid w:val="00C71370"/>
    <w:rsid w:val="00C7701F"/>
    <w:rsid w:val="00C87DA8"/>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5175"/>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22F95"/>
    <w:rsid w:val="00E32F39"/>
    <w:rsid w:val="00E34BA6"/>
    <w:rsid w:val="00E34BF2"/>
    <w:rsid w:val="00E35D9A"/>
    <w:rsid w:val="00E371D9"/>
    <w:rsid w:val="00E375B5"/>
    <w:rsid w:val="00E4228D"/>
    <w:rsid w:val="00E44C20"/>
    <w:rsid w:val="00E6359A"/>
    <w:rsid w:val="00E67F33"/>
    <w:rsid w:val="00E72A9E"/>
    <w:rsid w:val="00E77853"/>
    <w:rsid w:val="00E87DB9"/>
    <w:rsid w:val="00E908FD"/>
    <w:rsid w:val="00E90FF0"/>
    <w:rsid w:val="00E9162D"/>
    <w:rsid w:val="00E9192D"/>
    <w:rsid w:val="00E9408E"/>
    <w:rsid w:val="00E96993"/>
    <w:rsid w:val="00EA7555"/>
    <w:rsid w:val="00EB32C0"/>
    <w:rsid w:val="00EB368D"/>
    <w:rsid w:val="00EB74EC"/>
    <w:rsid w:val="00ED6546"/>
    <w:rsid w:val="00ED727F"/>
    <w:rsid w:val="00EE1A33"/>
    <w:rsid w:val="00EF6E14"/>
    <w:rsid w:val="00EF7624"/>
    <w:rsid w:val="00EF7C8D"/>
    <w:rsid w:val="00F10D92"/>
    <w:rsid w:val="00F15A69"/>
    <w:rsid w:val="00F160F6"/>
    <w:rsid w:val="00F41526"/>
    <w:rsid w:val="00F42B9F"/>
    <w:rsid w:val="00F62904"/>
    <w:rsid w:val="00F8215D"/>
    <w:rsid w:val="00F866C8"/>
    <w:rsid w:val="00F878BA"/>
    <w:rsid w:val="00F9465D"/>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AE797A"/>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6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7B56-51C6-42B0-8C2E-7D98FD5D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10</TotalTime>
  <Pages>17</Pages>
  <Words>4408</Words>
  <Characters>25077</Characters>
  <Application>Microsoft Office Word</Application>
  <DocSecurity>0</DocSecurity>
  <Lines>1044</Lines>
  <Paragraphs>556</Paragraphs>
  <ScaleCrop>false</ScaleCrop>
  <HeadingPairs>
    <vt:vector size="2" baseType="variant">
      <vt:variant>
        <vt:lpstr>Title</vt:lpstr>
      </vt:variant>
      <vt:variant>
        <vt:i4>1</vt:i4>
      </vt:variant>
    </vt:vector>
  </HeadingPairs>
  <TitlesOfParts>
    <vt:vector size="1" baseType="lpstr">
      <vt:lpstr>Underpass Luminaire, LED</vt:lpstr>
    </vt:vector>
  </TitlesOfParts>
  <Manager>Cathy.Thrailkill@illinois.gov;Jean.Totten@illinois.gov</Manager>
  <Company>IDOT ct</Company>
  <LinksUpToDate>false</LinksUpToDate>
  <CharactersWithSpaces>28929</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Underpass Luminaire, LED</dc:title>
  <dc:subject>E 11/1/2025</dc:subject>
  <dc:creator>RolandTomsons</dc:creator>
  <cp:keywords>Key words ct</cp:keywords>
  <dc:description>This is the comments field ct</dc:description>
  <cp:lastModifiedBy>Tomsons, Roland E</cp:lastModifiedBy>
  <cp:revision>7</cp:revision>
  <cp:lastPrinted>2016-01-14T15:35:00Z</cp:lastPrinted>
  <dcterms:created xsi:type="dcterms:W3CDTF">2025-10-31T16:39:00Z</dcterms:created>
  <dcterms:modified xsi:type="dcterms:W3CDTF">2025-10-31T18:20:00Z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